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FA08E0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FA08E0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FA08E0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FA08E0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FA08E0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FA08E0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4206E118" w:rsidR="00980401" w:rsidRPr="00FA08E0" w:rsidRDefault="00F768FC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FA08E0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21DEB4FB" wp14:editId="68ACA370">
                  <wp:extent cx="878205" cy="621665"/>
                  <wp:effectExtent l="0" t="0" r="0" b="6985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205" cy="621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FA08E0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FA08E0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FA08E0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FA08E0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FA08E0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FA08E0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FA08E0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FA08E0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FA08E0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FA08E0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FA08E0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FA08E0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FA08E0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77777777" w:rsidR="00980401" w:rsidRPr="00FA08E0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FA08E0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FA08E0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00DC45A" w14:textId="77777777" w:rsidR="00980401" w:rsidRPr="00FA08E0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FA08E0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2B324EBE" w14:textId="77777777" w:rsidR="00980401" w:rsidRPr="00FA08E0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FA08E0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FA08E0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FA08E0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FA08E0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FA08E0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4A47730" w14:textId="77777777" w:rsidR="00980401" w:rsidRPr="00FA08E0" w:rsidRDefault="00980401" w:rsidP="00980401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</w:p>
    <w:p w14:paraId="147D477A" w14:textId="77777777" w:rsidR="00980401" w:rsidRPr="00FA08E0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FA08E0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6D015CE5" w:rsidR="00D6204D" w:rsidRPr="00FA08E0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FA08E0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5022FD" w:rsidRPr="00FA08E0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F768FC" w:rsidRPr="00FA08E0">
        <w:rPr>
          <w:rFonts w:ascii="Calibri" w:eastAsia="Calibri" w:hAnsi="Calibri" w:cs="Times New Roman"/>
          <w:sz w:val="22"/>
          <w:szCs w:val="22"/>
          <w:lang w:eastAsia="en-US"/>
        </w:rPr>
        <w:t>24</w:t>
      </w:r>
      <w:r w:rsidR="005022FD" w:rsidRPr="00FA08E0">
        <w:rPr>
          <w:rFonts w:ascii="Calibri" w:eastAsia="Calibri" w:hAnsi="Calibri" w:cs="Times New Roman"/>
          <w:sz w:val="22"/>
          <w:szCs w:val="22"/>
          <w:lang w:eastAsia="en-US"/>
        </w:rPr>
        <w:t>/202</w:t>
      </w:r>
      <w:r w:rsidR="00F768FC" w:rsidRPr="00FA08E0">
        <w:rPr>
          <w:rFonts w:ascii="Calibri" w:eastAsia="Calibri" w:hAnsi="Calibri" w:cs="Times New Roman"/>
          <w:sz w:val="22"/>
          <w:szCs w:val="22"/>
          <w:lang w:eastAsia="en-US"/>
        </w:rPr>
        <w:t>2</w:t>
      </w:r>
      <w:r w:rsidR="00D6204D" w:rsidRPr="00FA08E0">
        <w:rPr>
          <w:rFonts w:ascii="Calibri" w:eastAsia="Calibri" w:hAnsi="Calibri" w:cs="Times New Roman"/>
          <w:sz w:val="22"/>
          <w:szCs w:val="22"/>
          <w:lang w:eastAsia="en-US"/>
        </w:rPr>
        <w:t>-DI/</w:t>
      </w:r>
      <w:r w:rsidR="00451DC0">
        <w:rPr>
          <w:rFonts w:ascii="Calibri" w:eastAsia="Calibri" w:hAnsi="Calibri" w:cs="Times New Roman"/>
          <w:sz w:val="22"/>
          <w:szCs w:val="22"/>
          <w:lang w:eastAsia="en-US"/>
        </w:rPr>
        <w:t>21</w:t>
      </w:r>
    </w:p>
    <w:p w14:paraId="10D1163C" w14:textId="310C116B" w:rsidR="00980401" w:rsidRPr="00FA08E0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FA08E0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FA08E0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B62C34">
        <w:rPr>
          <w:rFonts w:ascii="Calibri" w:eastAsia="Calibri" w:hAnsi="Calibri" w:cs="Times New Roman"/>
          <w:sz w:val="22"/>
          <w:szCs w:val="22"/>
          <w:lang w:eastAsia="en-US"/>
        </w:rPr>
        <w:t>14</w:t>
      </w:r>
      <w:r w:rsidR="00FF2F35" w:rsidRPr="00FA08E0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FA08E0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B62C34">
        <w:rPr>
          <w:rFonts w:ascii="Calibri" w:eastAsia="Calibri" w:hAnsi="Calibri" w:cs="Times New Roman"/>
          <w:sz w:val="22"/>
          <w:szCs w:val="22"/>
          <w:lang w:eastAsia="en-US"/>
        </w:rPr>
        <w:t>6</w:t>
      </w:r>
      <w:r w:rsidR="00F62D6B" w:rsidRPr="00FA08E0">
        <w:rPr>
          <w:rFonts w:ascii="Calibri" w:eastAsia="Calibri" w:hAnsi="Calibri" w:cs="Times New Roman"/>
          <w:sz w:val="22"/>
          <w:szCs w:val="22"/>
          <w:lang w:eastAsia="en-US"/>
        </w:rPr>
        <w:t>. 20</w:t>
      </w:r>
      <w:r w:rsidR="00F62872" w:rsidRPr="00FA08E0">
        <w:rPr>
          <w:rFonts w:ascii="Calibri" w:eastAsia="Calibri" w:hAnsi="Calibri" w:cs="Times New Roman"/>
          <w:sz w:val="22"/>
          <w:szCs w:val="22"/>
          <w:lang w:eastAsia="en-US"/>
        </w:rPr>
        <w:t>2</w:t>
      </w:r>
      <w:r w:rsidR="003D409C" w:rsidRPr="00FA08E0">
        <w:rPr>
          <w:rFonts w:ascii="Calibri" w:eastAsia="Calibri" w:hAnsi="Calibri" w:cs="Times New Roman"/>
          <w:sz w:val="22"/>
          <w:szCs w:val="22"/>
          <w:lang w:eastAsia="en-US"/>
        </w:rPr>
        <w:t>2</w:t>
      </w:r>
    </w:p>
    <w:p w14:paraId="29CF6567" w14:textId="322DBC4E" w:rsidR="0029459E" w:rsidRPr="00FA08E0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109B1DAB" w:rsidR="00A65008" w:rsidRPr="00FA08E0" w:rsidRDefault="0073672B" w:rsidP="0029459E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72DCD02E" w14:textId="77777777" w:rsidR="00100863" w:rsidRPr="00FA08E0" w:rsidRDefault="00100863" w:rsidP="00100863">
      <w:pPr>
        <w:framePr w:w="1985" w:hSpace="181" w:wrap="notBeside" w:hAnchor="page" w:xAlign="center" w:yAlign="bottom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77777777" w:rsidR="00090431" w:rsidRPr="00FA08E0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FA08E0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FA08E0">
        <w:rPr>
          <w:rFonts w:ascii="Calibri" w:hAnsi="Calibri" w:cs="Calibri"/>
          <w:b/>
          <w:color w:val="00B050"/>
          <w:sz w:val="28"/>
          <w:szCs w:val="28"/>
        </w:rPr>
        <w:t>SODELOVANJU</w:t>
      </w:r>
    </w:p>
    <w:p w14:paraId="57AC7763" w14:textId="61EC9573" w:rsidR="00090431" w:rsidRPr="00FA08E0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FA08E0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FA08E0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FA08E0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FA08E0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FA08E0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FA08E0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88C2398" w14:textId="539EE322" w:rsidR="000517BB" w:rsidRPr="00FA08E0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7777777" w:rsidR="00F22E32" w:rsidRPr="00FA08E0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FA08E0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FA08E0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FA08E0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FA08E0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FA08E0">
        <w:rPr>
          <w:rFonts w:ascii="Calibri" w:hAnsi="Calibri" w:cs="Calibri"/>
          <w:sz w:val="22"/>
          <w:szCs w:val="22"/>
        </w:rPr>
        <w:t>Miklošičeva</w:t>
      </w:r>
      <w:r w:rsidR="00614B99" w:rsidRPr="00FA08E0">
        <w:rPr>
          <w:rFonts w:ascii="Calibri" w:hAnsi="Calibri" w:cs="Calibri"/>
          <w:sz w:val="22"/>
          <w:szCs w:val="22"/>
        </w:rPr>
        <w:t xml:space="preserve"> cesta</w:t>
      </w:r>
      <w:r w:rsidRPr="00FA08E0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FA08E0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FA08E0">
        <w:rPr>
          <w:rFonts w:ascii="Calibri" w:hAnsi="Calibri" w:cs="Calibri"/>
          <w:sz w:val="22"/>
          <w:szCs w:val="22"/>
        </w:rPr>
        <w:t>1000</w:t>
      </w:r>
      <w:r w:rsidR="00090431" w:rsidRPr="00FA08E0">
        <w:rPr>
          <w:rFonts w:ascii="Calibri" w:hAnsi="Calibri" w:cs="Calibri"/>
          <w:sz w:val="22"/>
          <w:szCs w:val="22"/>
        </w:rPr>
        <w:t xml:space="preserve"> Ljubljana</w:t>
      </w:r>
      <w:r w:rsidR="00A00C46" w:rsidRPr="00FA08E0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FA08E0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FA08E0">
        <w:rPr>
          <w:rFonts w:ascii="Calibri" w:hAnsi="Calibri" w:cs="Calibri"/>
          <w:sz w:val="22"/>
          <w:szCs w:val="22"/>
        </w:rPr>
        <w:t>(v nadaljevanju</w:t>
      </w:r>
      <w:r w:rsidR="000517BB" w:rsidRPr="00FA08E0">
        <w:rPr>
          <w:rFonts w:ascii="Calibri" w:hAnsi="Calibri" w:cs="Calibri"/>
          <w:sz w:val="22"/>
          <w:szCs w:val="22"/>
        </w:rPr>
        <w:t xml:space="preserve"> tudi kot:</w:t>
      </w:r>
      <w:r w:rsidRPr="00FA08E0">
        <w:rPr>
          <w:rFonts w:ascii="Calibri" w:hAnsi="Calibri" w:cs="Calibri"/>
          <w:sz w:val="22"/>
          <w:szCs w:val="22"/>
        </w:rPr>
        <w:t xml:space="preserve"> </w:t>
      </w:r>
      <w:r w:rsidR="000517BB" w:rsidRPr="00FA08E0">
        <w:rPr>
          <w:rFonts w:ascii="Calibri" w:hAnsi="Calibri" w:cs="Calibri"/>
          <w:sz w:val="22"/>
          <w:szCs w:val="22"/>
        </w:rPr>
        <w:t>»</w:t>
      </w:r>
      <w:r w:rsidRPr="00FA08E0">
        <w:rPr>
          <w:rFonts w:ascii="Calibri" w:hAnsi="Calibri" w:cs="Calibri"/>
          <w:sz w:val="22"/>
          <w:szCs w:val="22"/>
        </w:rPr>
        <w:t>ZZZS</w:t>
      </w:r>
      <w:r w:rsidR="000517BB" w:rsidRPr="00FA08E0">
        <w:rPr>
          <w:rFonts w:ascii="Calibri" w:hAnsi="Calibri" w:cs="Calibri"/>
          <w:sz w:val="22"/>
          <w:szCs w:val="22"/>
        </w:rPr>
        <w:t>«</w:t>
      </w:r>
      <w:r w:rsidRPr="00FA08E0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FA08E0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FA08E0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FA08E0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FA08E0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FA08E0">
        <w:rPr>
          <w:rFonts w:ascii="Calibri" w:hAnsi="Calibri" w:cs="Calibri"/>
          <w:color w:val="00B050"/>
          <w:sz w:val="22"/>
          <w:szCs w:val="22"/>
        </w:rPr>
        <w:tab/>
      </w:r>
      <w:r w:rsidR="00A00B73" w:rsidRPr="00FA08E0">
        <w:rPr>
          <w:rFonts w:ascii="Calibri" w:hAnsi="Calibri" w:cs="Calibri"/>
          <w:sz w:val="22"/>
          <w:szCs w:val="22"/>
        </w:rPr>
        <w:t>P</w:t>
      </w:r>
      <w:r w:rsidR="005A01E2" w:rsidRPr="00FA08E0">
        <w:rPr>
          <w:rFonts w:ascii="Calibri" w:hAnsi="Calibri" w:cs="Calibri"/>
          <w:sz w:val="22"/>
          <w:szCs w:val="22"/>
        </w:rPr>
        <w:t>ostopek</w:t>
      </w:r>
      <w:r w:rsidR="00A00B73" w:rsidRPr="00FA08E0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FA08E0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FA08E0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FA08E0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FA08E0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FA08E0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FA08E0">
        <w:rPr>
          <w:rFonts w:ascii="Calibri" w:hAnsi="Calibri" w:cs="Calibri"/>
          <w:sz w:val="22"/>
          <w:szCs w:val="22"/>
        </w:rPr>
        <w:tab/>
      </w:r>
      <w:r w:rsidR="00910E61" w:rsidRPr="00FA08E0">
        <w:rPr>
          <w:rFonts w:ascii="Calibri" w:hAnsi="Calibri" w:cs="Calibri"/>
          <w:sz w:val="22"/>
          <w:szCs w:val="22"/>
        </w:rPr>
        <w:tab/>
      </w:r>
      <w:r w:rsidR="00C96759" w:rsidRPr="00FA08E0">
        <w:rPr>
          <w:rFonts w:ascii="Calibri" w:hAnsi="Calibri" w:cs="Calibri"/>
          <w:sz w:val="22"/>
          <w:szCs w:val="22"/>
        </w:rPr>
        <w:tab/>
      </w:r>
      <w:r w:rsidR="00A00B73" w:rsidRPr="00FA08E0">
        <w:rPr>
          <w:rFonts w:ascii="Calibri" w:hAnsi="Calibri" w:cs="Calibri"/>
          <w:sz w:val="22"/>
          <w:szCs w:val="22"/>
        </w:rPr>
        <w:t>97</w:t>
      </w:r>
      <w:r w:rsidRPr="00FA08E0">
        <w:rPr>
          <w:rFonts w:ascii="Calibri" w:hAnsi="Calibri" w:cs="Calibri"/>
          <w:sz w:val="22"/>
          <w:szCs w:val="22"/>
        </w:rPr>
        <w:t>.</w:t>
      </w:r>
      <w:r w:rsidR="00A00B73" w:rsidRPr="00FA08E0">
        <w:rPr>
          <w:rFonts w:ascii="Calibri" w:hAnsi="Calibri" w:cs="Calibri"/>
          <w:sz w:val="22"/>
          <w:szCs w:val="22"/>
        </w:rPr>
        <w:t xml:space="preserve"> in 98.</w:t>
      </w:r>
      <w:r w:rsidRPr="00FA08E0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FA08E0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FA08E0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FA08E0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FA08E0">
        <w:rPr>
          <w:rFonts w:ascii="Calibri" w:hAnsi="Calibri" w:cs="Calibri"/>
          <w:sz w:val="22"/>
          <w:szCs w:val="22"/>
        </w:rPr>
        <w:tab/>
      </w:r>
      <w:r w:rsidRPr="00FA08E0">
        <w:rPr>
          <w:rFonts w:ascii="Calibri" w:hAnsi="Calibri" w:cs="Calibri"/>
          <w:sz w:val="22"/>
          <w:szCs w:val="22"/>
        </w:rPr>
        <w:tab/>
      </w:r>
      <w:r w:rsidRPr="00FA08E0">
        <w:rPr>
          <w:rFonts w:ascii="Calibri" w:hAnsi="Calibri" w:cs="Calibri"/>
          <w:sz w:val="22"/>
          <w:szCs w:val="22"/>
        </w:rPr>
        <w:tab/>
      </w:r>
      <w:r w:rsidRPr="00FA08E0">
        <w:rPr>
          <w:rFonts w:ascii="Calibri" w:hAnsi="Calibri" w:cs="Calibri"/>
          <w:sz w:val="22"/>
          <w:szCs w:val="22"/>
        </w:rPr>
        <w:tab/>
      </w:r>
    </w:p>
    <w:p w14:paraId="7BBAFAF2" w14:textId="702317EB" w:rsidR="00090431" w:rsidRPr="00FA08E0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FA08E0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FA08E0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FA08E0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FA08E0">
        <w:rPr>
          <w:rFonts w:ascii="Calibri" w:hAnsi="Calibri" w:cs="Calibri"/>
          <w:sz w:val="22"/>
          <w:szCs w:val="22"/>
        </w:rPr>
        <w:tab/>
      </w:r>
      <w:r w:rsidRPr="00FA08E0">
        <w:rPr>
          <w:rFonts w:ascii="Calibri" w:hAnsi="Calibri" w:cs="Calibri"/>
          <w:sz w:val="22"/>
          <w:szCs w:val="22"/>
        </w:rPr>
        <w:tab/>
      </w:r>
      <w:r w:rsidRPr="00FA08E0">
        <w:rPr>
          <w:rFonts w:ascii="Calibri" w:hAnsi="Calibri" w:cs="Calibri"/>
          <w:sz w:val="22"/>
          <w:szCs w:val="22"/>
        </w:rPr>
        <w:tab/>
      </w:r>
      <w:r w:rsidR="004F49A4" w:rsidRPr="00FA08E0">
        <w:rPr>
          <w:rFonts w:ascii="Calibri" w:hAnsi="Calibri" w:cs="Calibri"/>
          <w:sz w:val="22"/>
          <w:szCs w:val="22"/>
        </w:rPr>
        <w:tab/>
      </w:r>
      <w:r w:rsidR="00F768FC" w:rsidRPr="00FA08E0">
        <w:rPr>
          <w:rFonts w:ascii="Calibri" w:hAnsi="Calibri" w:cs="Calibri"/>
          <w:bCs/>
          <w:sz w:val="22"/>
          <w:szCs w:val="22"/>
        </w:rPr>
        <w:t>SKU-ZDR-14-023/22-S</w:t>
      </w:r>
    </w:p>
    <w:p w14:paraId="47CDED39" w14:textId="435388F4" w:rsidR="00090431" w:rsidRPr="00FA08E0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FA08E0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73894763" w14:textId="3BBD8D71" w:rsidR="000517BB" w:rsidRPr="00FA08E0" w:rsidRDefault="000517BB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  <w:r w:rsidRPr="00FA08E0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FA08E0">
        <w:rPr>
          <w:rFonts w:ascii="Calibri" w:hAnsi="Calibri" w:cs="Calibri"/>
          <w:b/>
          <w:i/>
          <w:color w:val="00B050"/>
          <w:sz w:val="22"/>
          <w:szCs w:val="22"/>
        </w:rPr>
        <w:tab/>
      </w:r>
      <w:r w:rsidR="00EA6437" w:rsidRPr="00112EF5">
        <w:rPr>
          <w:rFonts w:ascii="Calibri" w:hAnsi="Calibri" w:cs="Calibri"/>
          <w:b/>
          <w:iCs/>
          <w:sz w:val="22"/>
          <w:szCs w:val="22"/>
        </w:rPr>
        <w:t>Dodatni drugi r</w:t>
      </w:r>
      <w:r w:rsidR="00592E2C" w:rsidRPr="00112EF5">
        <w:rPr>
          <w:rFonts w:ascii="Calibri" w:hAnsi="Calibri" w:cs="Calibri"/>
          <w:b/>
          <w:iCs/>
          <w:sz w:val="22"/>
          <w:szCs w:val="22"/>
        </w:rPr>
        <w:t xml:space="preserve">azpis </w:t>
      </w:r>
      <w:r w:rsidR="00592E2C" w:rsidRPr="00112EF5">
        <w:rPr>
          <w:rFonts w:ascii="Calibri" w:hAnsi="Calibri" w:cs="Calibri"/>
          <w:b/>
          <w:iCs/>
          <w:color w:val="000000" w:themeColor="text1"/>
          <w:sz w:val="22"/>
          <w:szCs w:val="22"/>
        </w:rPr>
        <w:t>za storitve imenovanih zdravnikov, zdravnikov - članov zdravstvene komisije, zdravnikov izvedencev  in  finančno</w:t>
      </w:r>
      <w:r w:rsidR="00592E2C" w:rsidRPr="00FA08E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medicinskih nadzornikov za ZZZS za obdobje od 2022 do 2024</w:t>
      </w:r>
    </w:p>
    <w:p w14:paraId="26CC99EB" w14:textId="74848CC9" w:rsidR="000517BB" w:rsidRPr="00FA08E0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1C19E38C" w14:textId="77777777" w:rsidR="000517BB" w:rsidRPr="00FA08E0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1357B52" w14:textId="707ACB76" w:rsidR="00980401" w:rsidRPr="00FA08E0" w:rsidRDefault="000B6BEB" w:rsidP="00456D47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3" w:name="_Toc378333584"/>
      <w:r w:rsidRPr="00FA08E0">
        <w:rPr>
          <w:rFonts w:asciiTheme="minorHAnsi" w:hAnsiTheme="minorHAnsi"/>
          <w:b/>
          <w:color w:val="000000" w:themeColor="text1"/>
          <w:sz w:val="22"/>
          <w:szCs w:val="22"/>
        </w:rPr>
        <w:t>ZZZS</w:t>
      </w:r>
      <w:r w:rsidR="00980401" w:rsidRPr="00FA08E0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A00C46" w:rsidRPr="00FA08E0">
        <w:rPr>
          <w:rFonts w:asciiTheme="minorHAnsi" w:hAnsiTheme="minorHAnsi"/>
          <w:b/>
          <w:color w:val="000000" w:themeColor="text1"/>
          <w:sz w:val="22"/>
          <w:szCs w:val="22"/>
        </w:rPr>
        <w:t xml:space="preserve">vljudno </w:t>
      </w:r>
      <w:r w:rsidR="00980401" w:rsidRPr="00FA08E0">
        <w:rPr>
          <w:rFonts w:asciiTheme="minorHAnsi" w:hAnsiTheme="minorHAnsi"/>
          <w:b/>
          <w:color w:val="000000" w:themeColor="text1"/>
          <w:sz w:val="22"/>
          <w:szCs w:val="22"/>
        </w:rPr>
        <w:t xml:space="preserve">vabi vse zainteresirane </w:t>
      </w:r>
      <w:r w:rsidR="00673EC5" w:rsidRPr="00FA08E0">
        <w:rPr>
          <w:rFonts w:asciiTheme="minorHAnsi" w:hAnsiTheme="minorHAnsi"/>
          <w:b/>
          <w:color w:val="000000" w:themeColor="text1"/>
          <w:sz w:val="22"/>
          <w:szCs w:val="22"/>
        </w:rPr>
        <w:t>ponudnike</w:t>
      </w:r>
      <w:r w:rsidRPr="00FA08E0">
        <w:rPr>
          <w:rFonts w:asciiTheme="minorHAnsi" w:hAnsiTheme="minorHAnsi"/>
          <w:b/>
          <w:color w:val="000000" w:themeColor="text1"/>
          <w:sz w:val="22"/>
          <w:szCs w:val="22"/>
        </w:rPr>
        <w:t>, ki izpolnjujejo razpisane pogoje za sodelovanje</w:t>
      </w:r>
      <w:r w:rsidR="00980401" w:rsidRPr="00FA08E0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da sodelujejo v postopku in </w:t>
      </w:r>
      <w:r w:rsidR="00816676" w:rsidRPr="00FA08E0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FA08E0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FA08E0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FA08E0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FA08E0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FA08E0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FA08E0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FA08E0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naročila</w:t>
      </w:r>
      <w:r w:rsidR="00502203" w:rsidRPr="00FA08E0">
        <w:rPr>
          <w:rFonts w:asciiTheme="minorHAnsi" w:hAnsiTheme="minorHAnsi"/>
          <w:b/>
          <w:color w:val="000000" w:themeColor="text1"/>
          <w:sz w:val="22"/>
          <w:szCs w:val="22"/>
        </w:rPr>
        <w:t>, skladno z navodili v tem povabilu.</w:t>
      </w:r>
      <w:r w:rsidR="00980401" w:rsidRPr="00FA08E0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31DC68C0" w14:textId="114C547E" w:rsidR="00CF741C" w:rsidRPr="00FA08E0" w:rsidRDefault="00CF741C" w:rsidP="000517BB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/>
          <w:color w:val="000000" w:themeColor="text1"/>
          <w:sz w:val="22"/>
          <w:szCs w:val="22"/>
        </w:rPr>
        <w:t>Izrazi v moški slovnični obliki v tem dokumentu</w:t>
      </w:r>
      <w:r w:rsidR="000E4E15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in njegovih prilogah</w:t>
      </w:r>
      <w:r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so zgolj enotno poimenovanje v interesu jedrnatega izražanja in zajemajo tudi žensko slovnično obliko (</w:t>
      </w:r>
      <w:r w:rsidR="004A0483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ponudnice, </w:t>
      </w:r>
      <w:r w:rsidRPr="00FA08E0">
        <w:rPr>
          <w:rFonts w:asciiTheme="minorHAnsi" w:hAnsiTheme="minorHAnsi"/>
          <w:color w:val="000000" w:themeColor="text1"/>
          <w:sz w:val="22"/>
          <w:szCs w:val="22"/>
        </w:rPr>
        <w:t>zdravnice, izvedenke, ipd.).</w:t>
      </w:r>
    </w:p>
    <w:p w14:paraId="6629C430" w14:textId="77777777" w:rsidR="00CE17E2" w:rsidRPr="00FA08E0" w:rsidRDefault="00CE17E2" w:rsidP="000517BB">
      <w:pPr>
        <w:pStyle w:val="Naslov1"/>
        <w:spacing w:before="0" w:after="0"/>
        <w:rPr>
          <w:rFonts w:ascii="Calibri" w:hAnsi="Calibri" w:cs="Calibri"/>
          <w:bCs/>
          <w:color w:val="FF0000"/>
          <w:sz w:val="24"/>
          <w:u w:val="single"/>
        </w:rPr>
      </w:pPr>
    </w:p>
    <w:p w14:paraId="110DF8A9" w14:textId="277F9FFF" w:rsidR="00B12253" w:rsidRPr="00FA08E0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FA08E0">
        <w:rPr>
          <w:rFonts w:ascii="Calibri" w:hAnsi="Calibri" w:cs="Calibri"/>
          <w:bCs/>
          <w:color w:val="00B050"/>
          <w:sz w:val="24"/>
          <w:u w:val="single"/>
        </w:rPr>
        <w:t>I. PREDMET</w:t>
      </w:r>
      <w:r w:rsidR="00090431" w:rsidRPr="00FA08E0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  <w:bookmarkEnd w:id="3"/>
      <w:r w:rsidR="00EE20F2" w:rsidRPr="00FA08E0">
        <w:rPr>
          <w:rFonts w:ascii="Calibri" w:hAnsi="Calibri" w:cs="Calibri"/>
          <w:bCs/>
          <w:color w:val="00B050"/>
          <w:sz w:val="24"/>
          <w:u w:val="single"/>
        </w:rPr>
        <w:t xml:space="preserve">JAVNEGA </w:t>
      </w:r>
      <w:r w:rsidR="00C078E1" w:rsidRPr="00FA08E0">
        <w:rPr>
          <w:rFonts w:ascii="Calibri" w:hAnsi="Calibri" w:cs="Calibri"/>
          <w:bCs/>
          <w:color w:val="00B050"/>
          <w:sz w:val="24"/>
          <w:u w:val="single"/>
        </w:rPr>
        <w:t>N</w:t>
      </w:r>
      <w:r w:rsidR="00EE20F2" w:rsidRPr="00FA08E0">
        <w:rPr>
          <w:rFonts w:ascii="Calibri" w:hAnsi="Calibri" w:cs="Calibri"/>
          <w:bCs/>
          <w:color w:val="00B050"/>
          <w:sz w:val="24"/>
          <w:u w:val="single"/>
        </w:rPr>
        <w:t>AROČILA</w:t>
      </w:r>
      <w:r w:rsidR="001971A6" w:rsidRPr="00FA08E0">
        <w:rPr>
          <w:rFonts w:ascii="Calibri" w:hAnsi="Calibri" w:cs="Calibri"/>
          <w:bCs/>
          <w:color w:val="00B050"/>
          <w:sz w:val="24"/>
          <w:u w:val="single"/>
        </w:rPr>
        <w:t xml:space="preserve"> IN NJEGOVA DELITEV NA SKLOPE</w:t>
      </w:r>
    </w:p>
    <w:p w14:paraId="780EA2AC" w14:textId="2F5FA7AC" w:rsidR="00235D3F" w:rsidRPr="00FA08E0" w:rsidRDefault="008458A2" w:rsidP="006D1626">
      <w:pPr>
        <w:spacing w:after="120"/>
        <w:jc w:val="both"/>
        <w:rPr>
          <w:rFonts w:ascii="Calibri" w:hAnsi="Calibri" w:cs="Calibri"/>
          <w:bCs/>
          <w:color w:val="000000" w:themeColor="text1"/>
          <w:sz w:val="22"/>
          <w:szCs w:val="22"/>
        </w:rPr>
      </w:pPr>
      <w:r w:rsidRPr="00FA08E0">
        <w:rPr>
          <w:rFonts w:ascii="Calibri" w:hAnsi="Calibri" w:cs="Calibri"/>
          <w:bCs/>
          <w:sz w:val="22"/>
          <w:szCs w:val="22"/>
        </w:rPr>
        <w:t>Predmet javnega naročila so</w:t>
      </w:r>
      <w:r w:rsidR="00936E62" w:rsidRPr="00FA08E0">
        <w:rPr>
          <w:rFonts w:ascii="Calibri" w:hAnsi="Calibri" w:cs="Calibri"/>
          <w:bCs/>
          <w:sz w:val="22"/>
          <w:szCs w:val="22"/>
        </w:rPr>
        <w:t xml:space="preserve"> </w:t>
      </w:r>
      <w:r w:rsidR="00F970E7" w:rsidRPr="00FA08E0">
        <w:rPr>
          <w:rFonts w:ascii="Calibri" w:hAnsi="Calibri" w:cs="Calibri"/>
          <w:bCs/>
          <w:sz w:val="22"/>
          <w:szCs w:val="22"/>
        </w:rPr>
        <w:t>upravne in svetovalne</w:t>
      </w:r>
      <w:r w:rsidR="00936E62" w:rsidRPr="00FA08E0">
        <w:rPr>
          <w:rFonts w:ascii="Calibri" w:hAnsi="Calibri" w:cs="Calibri"/>
          <w:bCs/>
          <w:sz w:val="22"/>
          <w:szCs w:val="22"/>
        </w:rPr>
        <w:t xml:space="preserve"> storitve</w:t>
      </w:r>
      <w:r w:rsidR="00F970E7" w:rsidRPr="00FA08E0">
        <w:rPr>
          <w:rFonts w:ascii="Calibri" w:hAnsi="Calibri" w:cs="Calibri"/>
          <w:bCs/>
          <w:sz w:val="22"/>
          <w:szCs w:val="22"/>
        </w:rPr>
        <w:t xml:space="preserve"> zdravnikov</w:t>
      </w:r>
      <w:r w:rsidR="00936E62" w:rsidRPr="00FA08E0">
        <w:rPr>
          <w:rFonts w:ascii="Calibri" w:hAnsi="Calibri" w:cs="Calibri"/>
          <w:bCs/>
          <w:sz w:val="22"/>
          <w:szCs w:val="22"/>
        </w:rPr>
        <w:t xml:space="preserve"> za potrebe ZZZS v let</w:t>
      </w:r>
      <w:r w:rsidR="00AE6B8E" w:rsidRPr="00FA08E0">
        <w:rPr>
          <w:rFonts w:ascii="Calibri" w:hAnsi="Calibri" w:cs="Calibri"/>
          <w:bCs/>
          <w:sz w:val="22"/>
          <w:szCs w:val="22"/>
        </w:rPr>
        <w:t>ih</w:t>
      </w:r>
      <w:r w:rsidR="00936E62" w:rsidRPr="00FA08E0">
        <w:rPr>
          <w:rFonts w:ascii="Calibri" w:hAnsi="Calibri" w:cs="Calibri"/>
          <w:bCs/>
          <w:sz w:val="22"/>
          <w:szCs w:val="22"/>
        </w:rPr>
        <w:t xml:space="preserve"> 202</w:t>
      </w:r>
      <w:r w:rsidR="008A41D3" w:rsidRPr="00FA08E0">
        <w:rPr>
          <w:rFonts w:ascii="Calibri" w:hAnsi="Calibri" w:cs="Calibri"/>
          <w:bCs/>
          <w:sz w:val="22"/>
          <w:szCs w:val="22"/>
        </w:rPr>
        <w:t>2</w:t>
      </w:r>
      <w:r w:rsidR="00AE6B8E" w:rsidRPr="00FA08E0">
        <w:rPr>
          <w:rFonts w:ascii="Calibri" w:hAnsi="Calibri" w:cs="Calibri"/>
          <w:bCs/>
          <w:sz w:val="22"/>
          <w:szCs w:val="22"/>
        </w:rPr>
        <w:t>-20</w:t>
      </w:r>
      <w:r w:rsidR="000E259D" w:rsidRPr="00FA08E0">
        <w:rPr>
          <w:rFonts w:ascii="Calibri" w:hAnsi="Calibri" w:cs="Calibri"/>
          <w:bCs/>
          <w:sz w:val="22"/>
          <w:szCs w:val="22"/>
        </w:rPr>
        <w:t>2</w:t>
      </w:r>
      <w:r w:rsidR="00AE6B8E" w:rsidRPr="00FA08E0">
        <w:rPr>
          <w:rFonts w:ascii="Calibri" w:hAnsi="Calibri" w:cs="Calibri"/>
          <w:bCs/>
          <w:sz w:val="22"/>
          <w:szCs w:val="22"/>
        </w:rPr>
        <w:t>4</w:t>
      </w:r>
      <w:r w:rsidR="00936E62" w:rsidRPr="00FA08E0">
        <w:rPr>
          <w:rFonts w:ascii="Calibri" w:hAnsi="Calibri" w:cs="Calibri"/>
          <w:bCs/>
          <w:sz w:val="22"/>
          <w:szCs w:val="22"/>
        </w:rPr>
        <w:t xml:space="preserve">, </w:t>
      </w:r>
      <w:r w:rsidR="00936E62" w:rsidRPr="00FA08E0">
        <w:rPr>
          <w:rFonts w:ascii="Calibri" w:hAnsi="Calibri" w:cs="Calibri"/>
          <w:bCs/>
          <w:color w:val="000000" w:themeColor="text1"/>
          <w:sz w:val="22"/>
          <w:szCs w:val="22"/>
        </w:rPr>
        <w:t>in sicer</w:t>
      </w:r>
      <w:r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6D27A4"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storitve izvajanja nalog imenovanega zdravnika iz 81. člena </w:t>
      </w:r>
      <w:r w:rsidR="008A41D3"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Zakona o zdravstvenem varstvu in </w:t>
      </w:r>
      <w:r w:rsidR="008A41D3" w:rsidRPr="00FA08E0">
        <w:rPr>
          <w:rFonts w:ascii="Calibri" w:hAnsi="Calibri" w:cs="Calibri"/>
          <w:bCs/>
          <w:color w:val="000000" w:themeColor="text1"/>
          <w:sz w:val="22"/>
          <w:szCs w:val="22"/>
        </w:rPr>
        <w:lastRenderedPageBreak/>
        <w:t>zdravstvenem zavarovanju</w:t>
      </w:r>
      <w:r w:rsidR="008A41D3" w:rsidRPr="00FA08E0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"/>
      </w:r>
      <w:r w:rsidR="008A41D3"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r w:rsidR="006D27A4" w:rsidRPr="00FA08E0">
        <w:rPr>
          <w:rFonts w:ascii="Calibri" w:hAnsi="Calibri" w:cs="Calibri"/>
          <w:bCs/>
          <w:color w:val="000000" w:themeColor="text1"/>
          <w:sz w:val="22"/>
          <w:szCs w:val="22"/>
        </w:rPr>
        <w:t>ZZVZZ</w:t>
      </w:r>
      <w:r w:rsidR="008A41D3" w:rsidRPr="00FA08E0">
        <w:rPr>
          <w:rFonts w:ascii="Calibri" w:hAnsi="Calibri" w:cs="Calibri"/>
          <w:bCs/>
          <w:color w:val="000000" w:themeColor="text1"/>
          <w:sz w:val="22"/>
          <w:szCs w:val="22"/>
        </w:rPr>
        <w:t>«)</w:t>
      </w:r>
      <w:r w:rsidR="006D27A4"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, izvajanja nalog zdravnika – člana zdravstvene komisije </w:t>
      </w:r>
      <w:r w:rsidR="0001230A" w:rsidRPr="00FA08E0">
        <w:rPr>
          <w:rFonts w:ascii="Calibri" w:hAnsi="Calibri" w:cs="Calibri"/>
          <w:bCs/>
          <w:color w:val="000000" w:themeColor="text1"/>
          <w:sz w:val="22"/>
          <w:szCs w:val="22"/>
        </w:rPr>
        <w:t>iz 82. člena ZZVZZ</w:t>
      </w:r>
      <w:r w:rsidR="00E33515"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in</w:t>
      </w:r>
      <w:r w:rsidR="0001230A"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izvajanja nalog zdravnika izvedenca iz 25</w:t>
      </w:r>
      <w:r w:rsidR="005B3029" w:rsidRPr="00FA08E0">
        <w:rPr>
          <w:rFonts w:ascii="Calibri" w:hAnsi="Calibri" w:cs="Calibri"/>
          <w:bCs/>
          <w:color w:val="000000" w:themeColor="text1"/>
          <w:sz w:val="22"/>
          <w:szCs w:val="22"/>
        </w:rPr>
        <w:t>8</w:t>
      </w:r>
      <w:r w:rsidR="0001230A"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. člena </w:t>
      </w:r>
      <w:r w:rsidR="008A41D3" w:rsidRPr="00FA08E0">
        <w:rPr>
          <w:rFonts w:ascii="Calibri" w:hAnsi="Calibri" w:cs="Calibri"/>
          <w:bCs/>
          <w:color w:val="000000" w:themeColor="text1"/>
          <w:sz w:val="22"/>
          <w:szCs w:val="22"/>
        </w:rPr>
        <w:t>Pravila obveznega zdravstvenega zavarovanja</w:t>
      </w:r>
      <w:r w:rsidR="008A41D3" w:rsidRPr="00FA08E0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2"/>
      </w:r>
      <w:r w:rsidR="008A41D3"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 »</w:t>
      </w:r>
      <w:r w:rsidR="0001230A" w:rsidRPr="00FA08E0">
        <w:rPr>
          <w:rFonts w:ascii="Calibri" w:hAnsi="Calibri" w:cs="Calibri"/>
          <w:bCs/>
          <w:color w:val="000000" w:themeColor="text1"/>
          <w:sz w:val="22"/>
          <w:szCs w:val="22"/>
        </w:rPr>
        <w:t>Pravil OZZ</w:t>
      </w:r>
      <w:r w:rsidR="008A41D3" w:rsidRPr="00FA08E0">
        <w:rPr>
          <w:rFonts w:ascii="Calibri" w:hAnsi="Calibri" w:cs="Calibri"/>
          <w:bCs/>
          <w:color w:val="000000" w:themeColor="text1"/>
          <w:sz w:val="22"/>
          <w:szCs w:val="22"/>
        </w:rPr>
        <w:t>«)</w:t>
      </w:r>
      <w:r w:rsidR="00E33515" w:rsidRPr="00FA08E0">
        <w:rPr>
          <w:rFonts w:ascii="Calibri" w:hAnsi="Calibri" w:cs="Calibri"/>
          <w:bCs/>
          <w:color w:val="000000" w:themeColor="text1"/>
          <w:sz w:val="22"/>
          <w:szCs w:val="22"/>
        </w:rPr>
        <w:t>, ki</w:t>
      </w:r>
      <w:r w:rsidR="00851905"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E33515" w:rsidRPr="00FA08E0">
        <w:rPr>
          <w:rFonts w:ascii="Calibri" w:hAnsi="Calibri" w:cs="Calibri"/>
          <w:bCs/>
          <w:color w:val="000000" w:themeColor="text1"/>
          <w:sz w:val="22"/>
          <w:szCs w:val="22"/>
        </w:rPr>
        <w:t>poda izvedensko mnenje na zahtevo uradne osebe ZZZS, ko ta odloča na podlagi 81., 82. ali 84. člena ZZVZZ ali v primeru izjemnih odobritev na podlagi tretjega odstavka 259. člena Pravil OZZ.</w:t>
      </w:r>
    </w:p>
    <w:p w14:paraId="03B04329" w14:textId="58E5948C" w:rsidR="008A41D3" w:rsidRPr="00FA08E0" w:rsidRDefault="008A41D3" w:rsidP="006D1626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r w:rsidRPr="00FA08E0">
        <w:rPr>
          <w:rFonts w:ascii="Calibri" w:hAnsi="Calibri" w:cs="Calibri"/>
          <w:bCs/>
          <w:sz w:val="22"/>
          <w:szCs w:val="22"/>
        </w:rPr>
        <w:t>Predmet javnega naročila so tudi storitve finančno medicinskega nadzora zdravstvenih delavcev za potrebe ZZZS v letih 202</w:t>
      </w:r>
      <w:r w:rsidR="00396275" w:rsidRPr="00FA08E0">
        <w:rPr>
          <w:rFonts w:ascii="Calibri" w:hAnsi="Calibri" w:cs="Calibri"/>
          <w:bCs/>
          <w:sz w:val="22"/>
          <w:szCs w:val="22"/>
        </w:rPr>
        <w:t>2</w:t>
      </w:r>
      <w:r w:rsidRPr="00FA08E0">
        <w:rPr>
          <w:rFonts w:ascii="Calibri" w:hAnsi="Calibri" w:cs="Calibri"/>
          <w:bCs/>
          <w:sz w:val="22"/>
          <w:szCs w:val="22"/>
        </w:rPr>
        <w:t xml:space="preserve">-2024, in sicer </w:t>
      </w:r>
      <w:r w:rsidR="00592E2C" w:rsidRPr="00FA08E0">
        <w:rPr>
          <w:rFonts w:ascii="Calibri" w:hAnsi="Calibri" w:cs="Calibri"/>
          <w:bCs/>
          <w:sz w:val="22"/>
          <w:szCs w:val="22"/>
        </w:rPr>
        <w:t xml:space="preserve">za </w:t>
      </w:r>
      <w:r w:rsidRPr="00FA08E0">
        <w:rPr>
          <w:rFonts w:ascii="Calibri" w:hAnsi="Calibri" w:cs="Calibri"/>
          <w:bCs/>
          <w:sz w:val="22"/>
          <w:szCs w:val="22"/>
        </w:rPr>
        <w:t xml:space="preserve">storitve </w:t>
      </w:r>
      <w:r w:rsidRPr="00112EF5">
        <w:rPr>
          <w:rFonts w:ascii="Calibri" w:hAnsi="Calibri" w:cs="Calibri"/>
          <w:bCs/>
          <w:sz w:val="22"/>
          <w:szCs w:val="22"/>
        </w:rPr>
        <w:t xml:space="preserve">izvajanja teh nadzorov v zdravstveni dejavnosti na </w:t>
      </w:r>
      <w:r w:rsidR="00F768FC" w:rsidRPr="00112EF5">
        <w:rPr>
          <w:rFonts w:ascii="Calibri" w:hAnsi="Calibri" w:cs="Calibri"/>
          <w:bCs/>
          <w:sz w:val="22"/>
          <w:szCs w:val="22"/>
        </w:rPr>
        <w:t xml:space="preserve">področju zobozdravstva </w:t>
      </w:r>
      <w:r w:rsidRPr="00112EF5">
        <w:rPr>
          <w:rFonts w:ascii="Calibri" w:hAnsi="Calibri" w:cs="Calibri"/>
          <w:bCs/>
          <w:sz w:val="22"/>
          <w:szCs w:val="22"/>
        </w:rPr>
        <w:t>, vključno z delom na sestankih nadzornikov ZZZS</w:t>
      </w:r>
      <w:r w:rsidRPr="00FA08E0">
        <w:rPr>
          <w:rFonts w:ascii="Calibri" w:hAnsi="Calibri" w:cs="Calibri"/>
          <w:bCs/>
          <w:sz w:val="22"/>
          <w:szCs w:val="22"/>
        </w:rPr>
        <w:t>.</w:t>
      </w:r>
    </w:p>
    <w:p w14:paraId="13DC9680" w14:textId="746D7D80" w:rsidR="006D1626" w:rsidRPr="00FA08E0" w:rsidRDefault="00502203" w:rsidP="006D1626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4" w:name="_Hlk55980518"/>
      <w:r w:rsidRPr="00FA08E0">
        <w:rPr>
          <w:rFonts w:ascii="Calibri" w:hAnsi="Calibri" w:cs="Calibri"/>
          <w:bCs/>
          <w:sz w:val="22"/>
          <w:szCs w:val="22"/>
        </w:rPr>
        <w:t>Podrobnosti o</w:t>
      </w:r>
      <w:r w:rsidR="006D1626" w:rsidRPr="00FA08E0">
        <w:rPr>
          <w:rFonts w:ascii="Calibri" w:hAnsi="Calibri" w:cs="Calibri"/>
          <w:bCs/>
          <w:sz w:val="22"/>
          <w:szCs w:val="22"/>
        </w:rPr>
        <w:t xml:space="preserve"> predmet</w:t>
      </w:r>
      <w:r w:rsidRPr="00FA08E0">
        <w:rPr>
          <w:rFonts w:ascii="Calibri" w:hAnsi="Calibri" w:cs="Calibri"/>
          <w:bCs/>
          <w:sz w:val="22"/>
          <w:szCs w:val="22"/>
        </w:rPr>
        <w:t>u</w:t>
      </w:r>
      <w:r w:rsidR="006D1626" w:rsidRPr="00FA08E0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FA08E0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FA08E0">
        <w:rPr>
          <w:rFonts w:ascii="Calibri" w:hAnsi="Calibri" w:cs="Calibri"/>
          <w:bCs/>
          <w:sz w:val="22"/>
          <w:szCs w:val="22"/>
        </w:rPr>
        <w:t>značilnosti</w:t>
      </w:r>
      <w:r w:rsidRPr="00FA08E0">
        <w:rPr>
          <w:rFonts w:ascii="Calibri" w:hAnsi="Calibri" w:cs="Calibri"/>
          <w:bCs/>
          <w:sz w:val="22"/>
          <w:szCs w:val="22"/>
        </w:rPr>
        <w:t xml:space="preserve"> storitev iz naročila</w:t>
      </w:r>
      <w:r w:rsidR="006D1626" w:rsidRPr="00FA08E0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FA08E0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FA08E0">
        <w:rPr>
          <w:rFonts w:ascii="Calibri" w:hAnsi="Calibri" w:cs="Calibri"/>
          <w:bCs/>
          <w:sz w:val="22"/>
          <w:szCs w:val="22"/>
        </w:rPr>
        <w:t>so razvidn</w:t>
      </w:r>
      <w:r w:rsidR="003F30B1" w:rsidRPr="00FA08E0">
        <w:rPr>
          <w:rFonts w:ascii="Calibri" w:hAnsi="Calibri" w:cs="Calibri"/>
          <w:bCs/>
          <w:sz w:val="22"/>
          <w:szCs w:val="22"/>
        </w:rPr>
        <w:t>i</w:t>
      </w:r>
      <w:r w:rsidR="006D1626" w:rsidRPr="00FA08E0">
        <w:rPr>
          <w:rFonts w:ascii="Calibri" w:hAnsi="Calibri" w:cs="Calibri"/>
          <w:bCs/>
          <w:sz w:val="22"/>
          <w:szCs w:val="22"/>
        </w:rPr>
        <w:t xml:space="preserve"> iz priložen</w:t>
      </w:r>
      <w:r w:rsidR="006B23A8" w:rsidRPr="00FA08E0">
        <w:rPr>
          <w:rFonts w:ascii="Calibri" w:hAnsi="Calibri" w:cs="Calibri"/>
          <w:bCs/>
          <w:sz w:val="22"/>
          <w:szCs w:val="22"/>
        </w:rPr>
        <w:t>ih</w:t>
      </w:r>
      <w:r w:rsidR="006D1626" w:rsidRPr="00FA08E0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FA08E0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FA08E0">
        <w:rPr>
          <w:rFonts w:ascii="Calibri" w:hAnsi="Calibri" w:cs="Calibri"/>
          <w:bCs/>
          <w:sz w:val="22"/>
          <w:szCs w:val="22"/>
        </w:rPr>
        <w:t>pogodb</w:t>
      </w:r>
      <w:r w:rsidR="002E0CEC" w:rsidRPr="00FA08E0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FA08E0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FA08E0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FA08E0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FA08E0">
        <w:rPr>
          <w:rFonts w:ascii="Calibri" w:hAnsi="Calibri" w:cs="Calibri"/>
          <w:bCs/>
          <w:sz w:val="22"/>
          <w:szCs w:val="22"/>
        </w:rPr>
        <w:t>pa so razvidni iz priložen</w:t>
      </w:r>
      <w:r w:rsidR="0059102B" w:rsidRPr="00FA08E0">
        <w:rPr>
          <w:rFonts w:ascii="Calibri" w:hAnsi="Calibri" w:cs="Calibri"/>
          <w:bCs/>
          <w:sz w:val="22"/>
          <w:szCs w:val="22"/>
        </w:rPr>
        <w:t xml:space="preserve">ih sklepov o višini </w:t>
      </w:r>
      <w:r w:rsidR="0059102B" w:rsidRPr="00FA08E0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7F34F9" w:rsidRPr="00FA08E0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3"/>
      </w:r>
      <w:r w:rsidR="00AD47C5" w:rsidRPr="00FA08E0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7EA3DC89" w14:textId="5C239BF5" w:rsidR="00023297" w:rsidRPr="00FA08E0" w:rsidRDefault="00FF2145" w:rsidP="00BC7343">
      <w:pPr>
        <w:spacing w:after="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5" w:name="_Hlk22199537"/>
      <w:bookmarkStart w:id="6" w:name="_Hlk21502706"/>
      <w:bookmarkEnd w:id="4"/>
      <w:r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Naročilo je razdeljeno na </w:t>
      </w:r>
      <w:r w:rsidR="007F34F9" w:rsidRPr="00FA08E0">
        <w:rPr>
          <w:rFonts w:ascii="Calibri" w:hAnsi="Calibri" w:cs="Calibri"/>
          <w:b/>
          <w:color w:val="000000" w:themeColor="text1"/>
          <w:sz w:val="22"/>
          <w:szCs w:val="22"/>
        </w:rPr>
        <w:t>7</w:t>
      </w:r>
      <w:r w:rsidRPr="00FA08E0">
        <w:rPr>
          <w:rFonts w:ascii="Calibri" w:hAnsi="Calibri" w:cs="Calibri"/>
          <w:b/>
          <w:color w:val="000000" w:themeColor="text1"/>
          <w:sz w:val="22"/>
          <w:szCs w:val="22"/>
        </w:rPr>
        <w:t xml:space="preserve"> sklop</w:t>
      </w:r>
      <w:r w:rsidR="003158F1" w:rsidRPr="00FA08E0">
        <w:rPr>
          <w:rFonts w:ascii="Calibri" w:hAnsi="Calibri" w:cs="Calibri"/>
          <w:b/>
          <w:color w:val="000000" w:themeColor="text1"/>
          <w:sz w:val="22"/>
          <w:szCs w:val="22"/>
        </w:rPr>
        <w:t>ov</w:t>
      </w:r>
      <w:r w:rsidR="00AE4DB4" w:rsidRPr="00FA08E0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AE4DB4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(po organizacijskih enotah </w:t>
      </w:r>
      <w:r w:rsidR="00816676" w:rsidRPr="00FA08E0">
        <w:rPr>
          <w:rFonts w:ascii="Calibri" w:hAnsi="Calibri" w:cs="Calibri"/>
          <w:color w:val="000000" w:themeColor="text1"/>
          <w:sz w:val="22"/>
          <w:szCs w:val="22"/>
        </w:rPr>
        <w:t>ZZZS</w:t>
      </w:r>
      <w:r w:rsidR="006C52C8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 in glede na vrsto nalog</w:t>
      </w:r>
      <w:r w:rsidR="00AE4DB4" w:rsidRPr="00FA08E0">
        <w:rPr>
          <w:rFonts w:ascii="Calibri" w:hAnsi="Calibri" w:cs="Calibri"/>
          <w:color w:val="000000" w:themeColor="text1"/>
          <w:sz w:val="22"/>
          <w:szCs w:val="22"/>
        </w:rPr>
        <w:t>)</w:t>
      </w:r>
      <w:r w:rsidRPr="00FA08E0">
        <w:rPr>
          <w:rFonts w:ascii="Calibri" w:hAnsi="Calibri" w:cs="Calibri"/>
          <w:color w:val="000000" w:themeColor="text1"/>
          <w:sz w:val="22"/>
          <w:szCs w:val="22"/>
        </w:rPr>
        <w:t>, in sic</w:t>
      </w:r>
      <w:bookmarkStart w:id="7" w:name="_Hlk22023576"/>
      <w:r w:rsidR="00CF233B" w:rsidRPr="00FA08E0">
        <w:rPr>
          <w:rFonts w:ascii="Calibri" w:hAnsi="Calibri" w:cs="Calibri"/>
          <w:color w:val="000000" w:themeColor="text1"/>
          <w:sz w:val="22"/>
          <w:szCs w:val="22"/>
        </w:rPr>
        <w:t>er:</w:t>
      </w:r>
    </w:p>
    <w:p w14:paraId="28ADB982" w14:textId="08E21237" w:rsidR="000517BB" w:rsidRPr="00FA08E0" w:rsidRDefault="00CD5479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8" w:name="_Hlk22031852"/>
      <w:bookmarkStart w:id="9" w:name="_Hlk21502741"/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F34F9"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0A68F6"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517BB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OE </w:t>
      </w:r>
      <w:r w:rsidR="00F768FC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Ljubljana</w:t>
      </w:r>
      <w:r w:rsidR="00364B3F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364B3F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</w:p>
    <w:p w14:paraId="0C794337" w14:textId="273BF7DE" w:rsidR="00364B3F" w:rsidRPr="00FA08E0" w:rsidRDefault="00364B3F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F34F9"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2: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96275"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OE K</w:t>
      </w:r>
      <w:r w:rsidR="00F768FC"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oper</w:t>
      </w:r>
      <w:r w:rsidR="0034476E"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34476E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</w:p>
    <w:p w14:paraId="2673CA0B" w14:textId="5F90DFF9" w:rsidR="00364B3F" w:rsidRPr="00FA08E0" w:rsidRDefault="00364B3F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01999"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3: </w:t>
      </w:r>
      <w:r w:rsidR="0034476E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OE </w:t>
      </w:r>
      <w:r w:rsidR="00F768FC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Nova Gorica</w:t>
      </w:r>
      <w:r w:rsidR="0034476E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naloge imenovanega zdravnika in zdravnika izvedenca</w:t>
      </w:r>
    </w:p>
    <w:p w14:paraId="53ED44D3" w14:textId="3590820E" w:rsidR="00701999" w:rsidRPr="00FA08E0" w:rsidRDefault="00701999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4: OE Novo mesto</w:t>
      </w:r>
      <w:r w:rsidRPr="00FA08E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naloge imenovanega zdravnika in zdravnika izvedenca</w:t>
      </w:r>
    </w:p>
    <w:p w14:paraId="1551C3C7" w14:textId="41E9D076" w:rsidR="00364B3F" w:rsidRPr="00FA08E0" w:rsidRDefault="00364B3F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</w:t>
      </w:r>
      <w:r w:rsidR="00701999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klop</w:t>
      </w:r>
      <w:r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701999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5</w:t>
      </w:r>
      <w:r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: OE </w:t>
      </w:r>
      <w:r w:rsidR="00F768FC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Maribor</w:t>
      </w:r>
      <w:r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396275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naloge </w:t>
      </w:r>
      <w:r w:rsidR="00F768FC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zdravnika člana zdravstvene komisije</w:t>
      </w:r>
      <w:r w:rsidR="00396275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zdravnika izvedenca</w:t>
      </w:r>
    </w:p>
    <w:p w14:paraId="25E36CFE" w14:textId="7622136A" w:rsidR="0062606B" w:rsidRPr="00FA08E0" w:rsidRDefault="00220750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01999"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bookmarkEnd w:id="5"/>
      <w:bookmarkEnd w:id="7"/>
      <w:bookmarkEnd w:id="8"/>
      <w:bookmarkEnd w:id="9"/>
      <w:r w:rsidR="00701999"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6</w:t>
      </w:r>
      <w:r w:rsidR="00CA71AF"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: OE Ljubljana </w:t>
      </w:r>
      <w:r w:rsidR="00CA71AF" w:rsidRPr="00FA08E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naloge zdravnika izvedenca</w:t>
      </w:r>
    </w:p>
    <w:p w14:paraId="6B2113F0" w14:textId="6EB62AF4" w:rsidR="00CA71AF" w:rsidRPr="00FA08E0" w:rsidRDefault="00CA71AF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01999"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701999"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7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: Direkcija 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naloge finančno-medicinskega nadzornika</w:t>
      </w:r>
    </w:p>
    <w:p w14:paraId="7EE1D960" w14:textId="206E85E6" w:rsidR="00A00C46" w:rsidRPr="00FA08E0" w:rsidRDefault="00A00C46" w:rsidP="009E51E6">
      <w:pPr>
        <w:jc w:val="both"/>
        <w:rPr>
          <w:rFonts w:ascii="Calibri" w:hAnsi="Calibri" w:cs="Calibri"/>
          <w:b/>
          <w:sz w:val="22"/>
          <w:szCs w:val="22"/>
        </w:rPr>
      </w:pPr>
      <w:r w:rsidRPr="00FA08E0">
        <w:rPr>
          <w:rFonts w:ascii="Calibri" w:hAnsi="Calibri" w:cs="Calibri"/>
          <w:b/>
          <w:sz w:val="22"/>
          <w:szCs w:val="22"/>
        </w:rPr>
        <w:t xml:space="preserve">Ponudnik lahko predloži ponudbo </w:t>
      </w:r>
      <w:r w:rsidR="000E0780" w:rsidRPr="00FA08E0">
        <w:rPr>
          <w:rFonts w:ascii="Calibri" w:hAnsi="Calibri" w:cs="Calibri"/>
          <w:b/>
          <w:sz w:val="22"/>
          <w:szCs w:val="22"/>
        </w:rPr>
        <w:t>tudi za več kot en sklop</w:t>
      </w:r>
      <w:r w:rsidRPr="00FA08E0">
        <w:rPr>
          <w:rFonts w:ascii="Calibri" w:hAnsi="Calibri" w:cs="Calibri"/>
          <w:b/>
          <w:sz w:val="22"/>
          <w:szCs w:val="22"/>
        </w:rPr>
        <w:t xml:space="preserve">. </w:t>
      </w:r>
      <w:r w:rsidRPr="00FA08E0">
        <w:rPr>
          <w:rFonts w:ascii="Calibri" w:hAnsi="Calibri" w:cs="Calibri"/>
          <w:sz w:val="22"/>
          <w:szCs w:val="22"/>
        </w:rPr>
        <w:t>Ponudniki, ki predložijo ponudbo za več sklopov, s tem izrazijo</w:t>
      </w:r>
      <w:r w:rsidR="0021575D" w:rsidRPr="00FA08E0">
        <w:rPr>
          <w:rFonts w:ascii="Calibri" w:hAnsi="Calibri" w:cs="Calibri"/>
          <w:sz w:val="22"/>
          <w:szCs w:val="22"/>
        </w:rPr>
        <w:t xml:space="preserve"> </w:t>
      </w:r>
      <w:r w:rsidRPr="00FA08E0">
        <w:rPr>
          <w:rFonts w:ascii="Calibri" w:hAnsi="Calibri" w:cs="Calibri"/>
          <w:sz w:val="22"/>
          <w:szCs w:val="22"/>
        </w:rPr>
        <w:t>svojo pripravljenost izvajati</w:t>
      </w:r>
      <w:r w:rsidR="001971A6" w:rsidRPr="00FA08E0">
        <w:rPr>
          <w:rFonts w:ascii="Calibri" w:hAnsi="Calibri" w:cs="Calibri"/>
          <w:sz w:val="22"/>
          <w:szCs w:val="22"/>
        </w:rPr>
        <w:t xml:space="preserve"> storitve po kateremkoli, </w:t>
      </w:r>
      <w:r w:rsidR="0021575D" w:rsidRPr="00FA08E0">
        <w:rPr>
          <w:rFonts w:ascii="Calibri" w:hAnsi="Calibri" w:cs="Calibri"/>
          <w:sz w:val="22"/>
          <w:szCs w:val="22"/>
        </w:rPr>
        <w:t xml:space="preserve">enem </w:t>
      </w:r>
      <w:r w:rsidR="001971A6" w:rsidRPr="00FA08E0">
        <w:rPr>
          <w:rFonts w:ascii="Calibri" w:hAnsi="Calibri" w:cs="Calibri"/>
          <w:sz w:val="22"/>
          <w:szCs w:val="22"/>
        </w:rPr>
        <w:t xml:space="preserve">ali </w:t>
      </w:r>
      <w:r w:rsidR="0021575D" w:rsidRPr="00FA08E0">
        <w:rPr>
          <w:rFonts w:ascii="Calibri" w:hAnsi="Calibri" w:cs="Calibri"/>
          <w:sz w:val="22"/>
          <w:szCs w:val="22"/>
        </w:rPr>
        <w:t>več</w:t>
      </w:r>
      <w:r w:rsidR="001971A6" w:rsidRPr="00FA08E0">
        <w:rPr>
          <w:rFonts w:ascii="Calibri" w:hAnsi="Calibri" w:cs="Calibri"/>
          <w:sz w:val="22"/>
          <w:szCs w:val="22"/>
        </w:rPr>
        <w:t xml:space="preserve">, </w:t>
      </w:r>
      <w:r w:rsidR="0021575D" w:rsidRPr="00FA08E0">
        <w:rPr>
          <w:rFonts w:ascii="Calibri" w:hAnsi="Calibri" w:cs="Calibri"/>
          <w:sz w:val="22"/>
          <w:szCs w:val="22"/>
        </w:rPr>
        <w:t>od teh</w:t>
      </w:r>
      <w:r w:rsidR="001971A6" w:rsidRPr="00FA08E0">
        <w:rPr>
          <w:rFonts w:ascii="Calibri" w:hAnsi="Calibri" w:cs="Calibri"/>
          <w:sz w:val="22"/>
          <w:szCs w:val="22"/>
        </w:rPr>
        <w:t xml:space="preserve"> sklop</w:t>
      </w:r>
      <w:r w:rsidR="0021575D" w:rsidRPr="00FA08E0">
        <w:rPr>
          <w:rFonts w:ascii="Calibri" w:hAnsi="Calibri" w:cs="Calibri"/>
          <w:sz w:val="22"/>
          <w:szCs w:val="22"/>
        </w:rPr>
        <w:t>ov</w:t>
      </w:r>
      <w:r w:rsidR="009A12AF" w:rsidRPr="00FA08E0">
        <w:rPr>
          <w:rFonts w:ascii="Calibri" w:hAnsi="Calibri" w:cs="Calibri"/>
          <w:sz w:val="22"/>
          <w:szCs w:val="22"/>
        </w:rPr>
        <w:t xml:space="preserve">. V tem primeru </w:t>
      </w:r>
      <w:r w:rsidR="006B79AA" w:rsidRPr="00FA08E0">
        <w:rPr>
          <w:rFonts w:ascii="Calibri" w:hAnsi="Calibri" w:cs="Calibri"/>
          <w:sz w:val="22"/>
          <w:szCs w:val="22"/>
        </w:rPr>
        <w:t>ZZZS</w:t>
      </w:r>
      <w:r w:rsidRPr="00FA08E0">
        <w:rPr>
          <w:rFonts w:ascii="Calibri" w:hAnsi="Calibri" w:cs="Calibri"/>
          <w:sz w:val="22"/>
          <w:szCs w:val="22"/>
        </w:rPr>
        <w:t xml:space="preserve"> po načelu gospodarnosti</w:t>
      </w:r>
      <w:r w:rsidR="004D1E6F" w:rsidRPr="00FA08E0">
        <w:rPr>
          <w:rFonts w:ascii="Calibri" w:hAnsi="Calibri" w:cs="Calibri"/>
          <w:sz w:val="22"/>
          <w:szCs w:val="22"/>
        </w:rPr>
        <w:t xml:space="preserve"> in s ciljem čim bolje </w:t>
      </w:r>
      <w:r w:rsidR="0021575D" w:rsidRPr="00FA08E0">
        <w:rPr>
          <w:rFonts w:ascii="Calibri" w:hAnsi="Calibri" w:cs="Calibri"/>
          <w:sz w:val="22"/>
          <w:szCs w:val="22"/>
        </w:rPr>
        <w:t>iz</w:t>
      </w:r>
      <w:r w:rsidR="004D1E6F" w:rsidRPr="00FA08E0">
        <w:rPr>
          <w:rFonts w:ascii="Calibri" w:hAnsi="Calibri" w:cs="Calibri"/>
          <w:sz w:val="22"/>
          <w:szCs w:val="22"/>
        </w:rPr>
        <w:t xml:space="preserve">polniti </w:t>
      </w:r>
      <w:r w:rsidR="007D0E1C" w:rsidRPr="00FA08E0">
        <w:rPr>
          <w:rFonts w:ascii="Calibri" w:hAnsi="Calibri" w:cs="Calibri"/>
          <w:sz w:val="22"/>
          <w:szCs w:val="22"/>
        </w:rPr>
        <w:t xml:space="preserve">potrebe pri </w:t>
      </w:r>
      <w:r w:rsidR="004D1E6F" w:rsidRPr="00FA08E0">
        <w:rPr>
          <w:rFonts w:ascii="Calibri" w:hAnsi="Calibri" w:cs="Calibri"/>
          <w:sz w:val="22"/>
          <w:szCs w:val="22"/>
        </w:rPr>
        <w:t>sklopih</w:t>
      </w:r>
      <w:r w:rsidR="00A01385" w:rsidRPr="00FA08E0">
        <w:rPr>
          <w:rFonts w:ascii="Calibri" w:hAnsi="Calibri" w:cs="Calibri"/>
          <w:sz w:val="22"/>
          <w:szCs w:val="22"/>
        </w:rPr>
        <w:t xml:space="preserve"> </w:t>
      </w:r>
      <w:r w:rsidR="0021575D" w:rsidRPr="00FA08E0">
        <w:rPr>
          <w:rFonts w:ascii="Calibri" w:hAnsi="Calibri" w:cs="Calibri"/>
          <w:sz w:val="22"/>
          <w:szCs w:val="22"/>
        </w:rPr>
        <w:t>odloči</w:t>
      </w:r>
      <w:r w:rsidRPr="00FA08E0">
        <w:rPr>
          <w:rFonts w:ascii="Calibri" w:hAnsi="Calibri" w:cs="Calibri"/>
          <w:sz w:val="22"/>
          <w:szCs w:val="22"/>
        </w:rPr>
        <w:t xml:space="preserve">, </w:t>
      </w:r>
      <w:r w:rsidR="00A01385" w:rsidRPr="00FA08E0">
        <w:rPr>
          <w:rFonts w:ascii="Calibri" w:hAnsi="Calibri" w:cs="Calibri"/>
          <w:sz w:val="22"/>
          <w:szCs w:val="22"/>
        </w:rPr>
        <w:t>pri</w:t>
      </w:r>
      <w:r w:rsidRPr="00FA08E0">
        <w:rPr>
          <w:rFonts w:ascii="Calibri" w:hAnsi="Calibri" w:cs="Calibri"/>
          <w:sz w:val="22"/>
          <w:szCs w:val="22"/>
        </w:rPr>
        <w:t xml:space="preserve"> kater</w:t>
      </w:r>
      <w:r w:rsidR="00A01385" w:rsidRPr="00FA08E0">
        <w:rPr>
          <w:rFonts w:ascii="Calibri" w:hAnsi="Calibri" w:cs="Calibri"/>
          <w:sz w:val="22"/>
          <w:szCs w:val="22"/>
        </w:rPr>
        <w:t>em</w:t>
      </w:r>
      <w:r w:rsidRPr="00FA08E0">
        <w:rPr>
          <w:rFonts w:ascii="Calibri" w:hAnsi="Calibri" w:cs="Calibri"/>
          <w:sz w:val="22"/>
          <w:szCs w:val="22"/>
        </w:rPr>
        <w:t xml:space="preserve"> sklop</w:t>
      </w:r>
      <w:r w:rsidR="00A01385" w:rsidRPr="00FA08E0">
        <w:rPr>
          <w:rFonts w:ascii="Calibri" w:hAnsi="Calibri" w:cs="Calibri"/>
          <w:sz w:val="22"/>
          <w:szCs w:val="22"/>
        </w:rPr>
        <w:t>u</w:t>
      </w:r>
      <w:r w:rsidRPr="00FA08E0">
        <w:rPr>
          <w:rFonts w:ascii="Calibri" w:hAnsi="Calibri" w:cs="Calibri"/>
          <w:sz w:val="22"/>
          <w:szCs w:val="22"/>
        </w:rPr>
        <w:t xml:space="preserve"> </w:t>
      </w:r>
      <w:r w:rsidR="00A01385" w:rsidRPr="00FA08E0">
        <w:rPr>
          <w:rFonts w:ascii="Calibri" w:hAnsi="Calibri" w:cs="Calibri"/>
          <w:sz w:val="22"/>
          <w:szCs w:val="22"/>
        </w:rPr>
        <w:t>ali</w:t>
      </w:r>
      <w:r w:rsidRPr="00FA08E0">
        <w:rPr>
          <w:rFonts w:ascii="Calibri" w:hAnsi="Calibri" w:cs="Calibri"/>
          <w:sz w:val="22"/>
          <w:szCs w:val="22"/>
        </w:rPr>
        <w:t xml:space="preserve"> sklop</w:t>
      </w:r>
      <w:r w:rsidR="00A01385" w:rsidRPr="00FA08E0">
        <w:rPr>
          <w:rFonts w:ascii="Calibri" w:hAnsi="Calibri" w:cs="Calibri"/>
          <w:sz w:val="22"/>
          <w:szCs w:val="22"/>
        </w:rPr>
        <w:t>ih</w:t>
      </w:r>
      <w:r w:rsidR="00367A9C" w:rsidRPr="00FA08E0">
        <w:rPr>
          <w:rFonts w:ascii="Calibri" w:hAnsi="Calibri" w:cs="Calibri"/>
          <w:sz w:val="22"/>
          <w:szCs w:val="22"/>
        </w:rPr>
        <w:t xml:space="preserve"> bo izbral</w:t>
      </w:r>
      <w:r w:rsidR="004037C5" w:rsidRPr="00FA08E0">
        <w:rPr>
          <w:rFonts w:ascii="Calibri" w:hAnsi="Calibri" w:cs="Calibri"/>
          <w:sz w:val="22"/>
          <w:szCs w:val="22"/>
        </w:rPr>
        <w:t xml:space="preserve"> ponudnika, ki se je prijavil za te sklope.</w:t>
      </w:r>
      <w:r w:rsidRPr="00FA08E0">
        <w:rPr>
          <w:rFonts w:ascii="Calibri" w:hAnsi="Calibri" w:cs="Calibri"/>
          <w:b/>
          <w:sz w:val="22"/>
          <w:szCs w:val="22"/>
        </w:rPr>
        <w:t xml:space="preserve"> </w:t>
      </w:r>
    </w:p>
    <w:p w14:paraId="2F9F937C" w14:textId="77777777" w:rsidR="00A95C67" w:rsidRPr="00FA08E0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13723190" w14:textId="5C47399A" w:rsidR="0012238E" w:rsidRPr="00FA08E0" w:rsidRDefault="00824554" w:rsidP="00456D47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r w:rsidRPr="00FA08E0">
        <w:rPr>
          <w:rFonts w:ascii="Calibri" w:hAnsi="Calibri" w:cs="Calibri"/>
          <w:bCs/>
          <w:color w:val="00B050"/>
          <w:sz w:val="24"/>
          <w:u w:val="single"/>
        </w:rPr>
        <w:t xml:space="preserve">II. </w:t>
      </w:r>
      <w:r w:rsidR="00771B51" w:rsidRPr="00FA08E0">
        <w:rPr>
          <w:rFonts w:ascii="Calibri" w:hAnsi="Calibri" w:cs="Calibri"/>
          <w:bCs/>
          <w:color w:val="00B050"/>
          <w:sz w:val="24"/>
          <w:u w:val="single"/>
        </w:rPr>
        <w:t>POGOJI ZA SODELOVANJ</w:t>
      </w:r>
      <w:r w:rsidR="00AD47C5" w:rsidRPr="00FA08E0">
        <w:rPr>
          <w:rFonts w:ascii="Calibri" w:hAnsi="Calibri" w:cs="Calibri"/>
          <w:bCs/>
          <w:color w:val="00B050"/>
          <w:sz w:val="24"/>
          <w:u w:val="single"/>
        </w:rPr>
        <w:t>E ZA SKLOPE 1-</w:t>
      </w:r>
      <w:r w:rsidR="00461AC8" w:rsidRPr="00FA08E0">
        <w:rPr>
          <w:rFonts w:ascii="Calibri" w:hAnsi="Calibri" w:cs="Calibri"/>
          <w:bCs/>
          <w:color w:val="00B050"/>
          <w:sz w:val="24"/>
          <w:u w:val="single"/>
        </w:rPr>
        <w:t>6</w:t>
      </w:r>
    </w:p>
    <w:p w14:paraId="501D1E8A" w14:textId="490C4DEF" w:rsidR="00D063DC" w:rsidRPr="00FA08E0" w:rsidRDefault="00D063DC" w:rsidP="00ED7027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0" w:name="_Hlk22031960"/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ED7027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kater</w:t>
      </w:r>
      <w:r w:rsidR="00325391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egakoli </w:t>
      </w:r>
      <w:r w:rsidR="00461AC8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 </w:t>
      </w:r>
      <w:r w:rsidR="00F96236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325391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klopov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61AC8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 </w:t>
      </w:r>
      <w:r w:rsidR="002B1B49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="00461AC8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 6</w:t>
      </w:r>
      <w:r w:rsidR="00325391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mora izpolnjevati</w:t>
      </w:r>
      <w:r w:rsidR="00186921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vse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D7027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nadaljevanju navedene pogoje za sodelovanje, </w:t>
      </w:r>
      <w:r w:rsidR="0084133B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razen če je za posamezni sklop izrecno določeno</w:t>
      </w:r>
      <w:r w:rsidR="00461AC8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drugače</w:t>
      </w:r>
      <w:r w:rsidR="0084133B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DDFC0D1" w14:textId="77777777" w:rsidR="00A87F96" w:rsidRPr="00FA08E0" w:rsidRDefault="00A87F96" w:rsidP="00456D4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FD3804F" w14:textId="18950FDB" w:rsidR="00B16363" w:rsidRPr="00112EF5" w:rsidRDefault="00360764" w:rsidP="00112EF5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1" w:name="_Hlk55824773"/>
      <w:bookmarkStart w:id="12" w:name="_Hlk21345011"/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r w:rsidR="00474530"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</w:t>
      </w:r>
      <w:r w:rsidR="007A7C3A" w:rsidRPr="00112EF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59299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in sicer </w:t>
      </w:r>
      <w:proofErr w:type="spellStart"/>
      <w:r w:rsidR="0059299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245DE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90</w:t>
      </w:r>
      <w:r w:rsidR="00061C0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4"/>
      </w:r>
      <w:r w:rsidR="00474530" w:rsidRPr="00112EF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74530" w:rsidRPr="00112EF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112EF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112EF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112EF5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FA08E0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5"/>
      </w:r>
      <w:r w:rsidR="004E7D67" w:rsidRPr="00112EF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112EF5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112EF5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112EF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112EF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112EF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112EF5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FA08E0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</w:p>
    <w:bookmarkEnd w:id="11"/>
    <w:p w14:paraId="2360BFBA" w14:textId="116721D9" w:rsidR="00B8750F" w:rsidRPr="00FA08E0" w:rsidRDefault="00A87F96" w:rsidP="00AD0F73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B8750F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po izobrazbi </w:t>
      </w:r>
      <w:r w:rsidR="00B8750F"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specialist</w:t>
      </w:r>
      <w:r w:rsidR="00B8750F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opravljeno specializacijo</w:t>
      </w:r>
      <w:r w:rsidR="00AD0F73" w:rsidRPr="00FA08E0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7"/>
      </w:r>
      <w:r w:rsidR="00B8750F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Sloveniji.</w:t>
      </w:r>
    </w:p>
    <w:p w14:paraId="046A8C95" w14:textId="619659A7" w:rsidR="00665FD2" w:rsidRPr="00FA08E0" w:rsidRDefault="00665FD2" w:rsidP="00AD0F73">
      <w:pPr>
        <w:spacing w:after="120"/>
        <w:ind w:left="567"/>
        <w:jc w:val="both"/>
        <w:rPr>
          <w:rFonts w:asciiTheme="minorHAnsi" w:hAnsiTheme="minorHAnsi" w:cstheme="minorHAnsi"/>
          <w:sz w:val="22"/>
          <w:szCs w:val="22"/>
        </w:rPr>
      </w:pPr>
      <w:bookmarkStart w:id="13" w:name="_Hlk55821794"/>
      <w:bookmarkStart w:id="14" w:name="_Hlk21502420"/>
      <w:r w:rsidRPr="00FA08E0">
        <w:rPr>
          <w:rFonts w:asciiTheme="minorHAnsi" w:hAnsiTheme="minorHAnsi" w:cstheme="minorHAnsi"/>
          <w:sz w:val="22"/>
          <w:szCs w:val="22"/>
        </w:rPr>
        <w:lastRenderedPageBreak/>
        <w:t xml:space="preserve">Če je ponudnik </w:t>
      </w:r>
      <w:r w:rsidR="00BD7573" w:rsidRPr="00FA08E0">
        <w:rPr>
          <w:rFonts w:asciiTheme="minorHAnsi" w:hAnsiTheme="minorHAnsi" w:cstheme="minorHAnsi"/>
          <w:sz w:val="22"/>
          <w:szCs w:val="22"/>
        </w:rPr>
        <w:t xml:space="preserve">oseba z registrirano dejavnostjo, ki </w:t>
      </w:r>
      <w:r w:rsidRPr="00FA08E0">
        <w:rPr>
          <w:rFonts w:asciiTheme="minorHAnsi" w:hAnsiTheme="minorHAnsi" w:cstheme="minorHAnsi"/>
          <w:sz w:val="22"/>
          <w:szCs w:val="22"/>
        </w:rPr>
        <w:t xml:space="preserve">za izvajanje naročila ponudi drug izvedbeni kader, mora pogoj </w:t>
      </w:r>
      <w:r w:rsidR="000875D9" w:rsidRPr="00FA08E0">
        <w:rPr>
          <w:rFonts w:asciiTheme="minorHAnsi" w:hAnsiTheme="minorHAnsi" w:cstheme="minorHAnsi"/>
          <w:sz w:val="22"/>
          <w:szCs w:val="22"/>
        </w:rPr>
        <w:t xml:space="preserve">izobrazbe </w:t>
      </w:r>
      <w:r w:rsidRPr="00FA08E0">
        <w:rPr>
          <w:rFonts w:asciiTheme="minorHAnsi" w:hAnsiTheme="minorHAnsi" w:cstheme="minorHAnsi"/>
          <w:sz w:val="22"/>
          <w:szCs w:val="22"/>
        </w:rPr>
        <w:t>izpolnjevati kader, ki ga tak ponudnik ponudi za izvajanje storitev po predmetnem naročilu</w:t>
      </w:r>
      <w:bookmarkEnd w:id="13"/>
      <w:r w:rsidRPr="00FA08E0">
        <w:rPr>
          <w:rFonts w:asciiTheme="minorHAnsi" w:hAnsiTheme="minorHAnsi" w:cstheme="minorHAnsi"/>
          <w:sz w:val="22"/>
          <w:szCs w:val="22"/>
        </w:rPr>
        <w:t>.</w:t>
      </w:r>
      <w:bookmarkEnd w:id="14"/>
    </w:p>
    <w:p w14:paraId="53FC3789" w14:textId="13C72AD5" w:rsidR="00A87F96" w:rsidRPr="00FA08E0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586C2D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(iz zahtevanega spec. področja)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 Republiki Sloveniji</w:t>
      </w:r>
      <w:r w:rsidR="00C94EDD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94EDD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ali pa najmanj 5 let delovnih izkušenj na ZZZS s področja</w:t>
      </w:r>
      <w:r w:rsidR="00C94EDD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izvajanja nalog imenovanega zdravnika, zdravnika - člana zdrav. komisije</w:t>
      </w:r>
      <w:r w:rsidR="00856073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C94EDD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zdravnika izvedenca.</w:t>
      </w:r>
    </w:p>
    <w:p w14:paraId="1810395C" w14:textId="04D04D77" w:rsidR="002F2468" w:rsidRPr="001D3601" w:rsidRDefault="00E64099" w:rsidP="002501FB">
      <w:pPr>
        <w:spacing w:after="120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FA08E0">
        <w:rPr>
          <w:rFonts w:asciiTheme="minorHAnsi" w:hAnsiTheme="minorHAnsi" w:cstheme="minorHAnsi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FA08E0">
        <w:rPr>
          <w:rFonts w:asciiTheme="minorHAnsi" w:hAnsiTheme="minorHAnsi" w:cstheme="minorHAnsi"/>
          <w:sz w:val="22"/>
          <w:szCs w:val="22"/>
        </w:rPr>
        <w:t xml:space="preserve">ta </w:t>
      </w:r>
      <w:r w:rsidRPr="00FA08E0">
        <w:rPr>
          <w:rFonts w:asciiTheme="minorHAnsi" w:hAnsiTheme="minorHAnsi" w:cstheme="minorHAnsi"/>
          <w:sz w:val="22"/>
          <w:szCs w:val="22"/>
        </w:rPr>
        <w:t>pogoj izpolnjevati kader, ki ga tak ponudnik ponudi za izvajanje storitev po predmetnem naročilu</w:t>
      </w:r>
      <w:r w:rsidR="002F2468" w:rsidRPr="00FA08E0">
        <w:rPr>
          <w:rFonts w:asciiTheme="minorHAnsi" w:hAnsiTheme="minorHAnsi" w:cstheme="minorHAnsi"/>
          <w:sz w:val="22"/>
          <w:szCs w:val="22"/>
        </w:rPr>
        <w:t>.</w:t>
      </w:r>
    </w:p>
    <w:p w14:paraId="396C4F47" w14:textId="7AF8E95A" w:rsidR="00A87F96" w:rsidRPr="00FA08E0" w:rsidRDefault="00A87F96" w:rsidP="00D55C6C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</w:p>
    <w:p w14:paraId="3A1D0F51" w14:textId="537A9055" w:rsidR="002F2468" w:rsidRPr="001D3601" w:rsidRDefault="00BD7573" w:rsidP="00FA08E0">
      <w:pPr>
        <w:spacing w:after="120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FA08E0">
        <w:rPr>
          <w:rFonts w:asciiTheme="minorHAnsi" w:hAnsiTheme="minorHAnsi" w:cstheme="minorHAnsi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FA08E0">
        <w:rPr>
          <w:rFonts w:asciiTheme="minorHAnsi" w:hAnsiTheme="minorHAnsi" w:cstheme="minorHAnsi"/>
          <w:sz w:val="22"/>
          <w:szCs w:val="22"/>
        </w:rPr>
        <w:t xml:space="preserve">ta </w:t>
      </w:r>
      <w:r w:rsidRPr="00FA08E0">
        <w:rPr>
          <w:rFonts w:asciiTheme="minorHAnsi" w:hAnsiTheme="minorHAnsi" w:cstheme="minorHAnsi"/>
          <w:sz w:val="22"/>
          <w:szCs w:val="22"/>
        </w:rPr>
        <w:t>pogoj izpolnjevati kader, ki ga tak ponudnik ponudi za izvajanje storitev po predmetnem naročilu.</w:t>
      </w:r>
    </w:p>
    <w:p w14:paraId="01E193FE" w14:textId="0F220FB3" w:rsidR="00A87F96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5" w:name="_Hlk22114525"/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bodisi </w:t>
      </w:r>
      <w:r w:rsidR="00816DEF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v</w:t>
      </w:r>
      <w:r w:rsidR="00074203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Republiki Sloveniji 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opravljen 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strokovn</w:t>
      </w:r>
      <w:r w:rsidR="00074203"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izpit iz splošnega upravnega postopka II. stopnje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bodisi se zaveže, da bo ta izpit</w:t>
      </w:r>
      <w:r w:rsidR="002F2468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opravil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4133B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pred začetkom izvajanja storitev po sklenjeni pogodbi z ZZZS.</w:t>
      </w:r>
    </w:p>
    <w:p w14:paraId="28C0F010" w14:textId="6A288FC4" w:rsidR="00EF6B32" w:rsidRPr="00EF6B32" w:rsidRDefault="00EF6B32" w:rsidP="00EF6B32">
      <w:pPr>
        <w:pStyle w:val="Odstavekseznama"/>
        <w:numPr>
          <w:ilvl w:val="1"/>
          <w:numId w:val="22"/>
        </w:numPr>
        <w:spacing w:after="12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D360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Izpolnjevanje tega pogoja je potrebno </w:t>
      </w:r>
      <w:r w:rsidRPr="00AC3F2C">
        <w:rPr>
          <w:rFonts w:asciiTheme="minorHAnsi" w:hAnsiTheme="minorHAnsi" w:cstheme="minorHAnsi"/>
          <w:color w:val="000000" w:themeColor="text1"/>
          <w:sz w:val="22"/>
          <w:szCs w:val="22"/>
        </w:rPr>
        <w:t>le pri sklopih 1-5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549A0D86" w14:textId="05D659A7" w:rsidR="002F2468" w:rsidRPr="00FA08E0" w:rsidRDefault="00B26028" w:rsidP="002501FB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6" w:name="_Hlk55821402"/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ta 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pogoj izpolnjevati kader, ki ga tak ponudnik ponudi za izvajanje storitev po predmetnem naročilu</w:t>
      </w:r>
      <w:r w:rsidR="002F2468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bookmarkEnd w:id="15"/>
    <w:bookmarkEnd w:id="16"/>
    <w:p w14:paraId="0A6B3252" w14:textId="5FB2F671" w:rsidR="00585333" w:rsidRPr="00FA08E0" w:rsidRDefault="0068700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585333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</w:t>
      </w:r>
      <w:r w:rsidR="00585333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usposobljen za delo na osebnem računalniku in z e-pošto ter razpolaga z ustreznimi tehničnimi </w:t>
      </w:r>
      <w:r w:rsidR="0084133B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drugimi </w:t>
      </w:r>
      <w:r w:rsidR="00585333"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zmogljivostmi</w:t>
      </w:r>
      <w:r w:rsidR="00585333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r w:rsidR="00816DEF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67B18BD" w14:textId="77777777" w:rsidR="00AC3F2C" w:rsidRPr="00FA08E0" w:rsidRDefault="008101DD" w:rsidP="002501FB">
      <w:pPr>
        <w:pStyle w:val="Odstavekseznama"/>
        <w:spacing w:after="120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FA08E0">
        <w:rPr>
          <w:rFonts w:asciiTheme="minorHAnsi" w:hAnsiTheme="minorHAnsi" w:cstheme="minorHAnsi"/>
          <w:sz w:val="22"/>
          <w:szCs w:val="22"/>
        </w:rPr>
        <w:t>Če je ponudnik oseba z registrirano dejavnostjo, ki za izvajanje naročila ponudi drug izvedbeni kader, mora ta pogoj izpolnjevati kader, ki ga tak ponudnik ponudi za izvajanje storitev po predmetnem naročilu.</w:t>
      </w:r>
    </w:p>
    <w:p w14:paraId="2A1F4B63" w14:textId="77777777" w:rsidR="009E51E6" w:rsidRPr="00FA08E0" w:rsidRDefault="009E51E6" w:rsidP="00837E3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5B53A66" w14:textId="4E0451FD" w:rsidR="009E51E6" w:rsidRPr="00FA08E0" w:rsidRDefault="009E51E6" w:rsidP="009E51E6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bookmarkStart w:id="17" w:name="_Toc378333585"/>
      <w:bookmarkEnd w:id="6"/>
      <w:bookmarkEnd w:id="10"/>
      <w:bookmarkEnd w:id="12"/>
      <w:r w:rsidRPr="00FA08E0">
        <w:rPr>
          <w:rFonts w:ascii="Calibri" w:hAnsi="Calibri" w:cs="Calibri"/>
          <w:bCs/>
          <w:color w:val="00B050"/>
          <w:sz w:val="24"/>
          <w:u w:val="single"/>
        </w:rPr>
        <w:t xml:space="preserve">III. POGOJI ZA SODELOVANJE ZA SKLOP </w:t>
      </w:r>
      <w:r w:rsidR="0004384A" w:rsidRPr="00FA08E0">
        <w:rPr>
          <w:rFonts w:ascii="Calibri" w:hAnsi="Calibri" w:cs="Calibri"/>
          <w:bCs/>
          <w:color w:val="00B050"/>
          <w:sz w:val="24"/>
          <w:u w:val="single"/>
        </w:rPr>
        <w:t>7</w:t>
      </w:r>
    </w:p>
    <w:p w14:paraId="448E64EC" w14:textId="1741060E" w:rsidR="009E51E6" w:rsidRPr="00FA08E0" w:rsidRDefault="009E51E6" w:rsidP="009E51E6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za </w:t>
      </w:r>
      <w:r w:rsidR="00F96236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klop </w:t>
      </w:r>
      <w:r w:rsidR="00757C43"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mora izpolnjevati vse v nadaljevanju navedene pogoje za sodelovanje.</w:t>
      </w:r>
      <w:r w:rsidRPr="00FA08E0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14:paraId="25C293F8" w14:textId="77777777" w:rsidR="009E51E6" w:rsidRPr="00FA08E0" w:rsidRDefault="009E51E6" w:rsidP="009E51E6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6DF89656" w14:textId="46DAC47D" w:rsidR="000C15DD" w:rsidRPr="00112EF5" w:rsidRDefault="000C15DD" w:rsidP="000C15DD">
      <w:pPr>
        <w:pStyle w:val="Odstavekseznama"/>
        <w:numPr>
          <w:ilvl w:val="0"/>
          <w:numId w:val="21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razpisa, </w:t>
      </w:r>
      <w:r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vpisan 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se vodi v državi članici EU, v kateri ima svoj sedež, </w:t>
      </w:r>
      <w:r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</w:t>
      </w:r>
      <w:r w:rsidRPr="00112EF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 ta pogoj izpolnil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naročnikom, in sicer </w:t>
      </w:r>
      <w:proofErr w:type="spellStart"/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Pr="00FA08E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245DE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90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 dneva posredovanja obvestila o izbiri s strani naročnika</w:t>
      </w:r>
      <w:r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8"/>
      </w:r>
      <w:r w:rsidRPr="00112EF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12EF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Pr="00112EF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27b. členu Zakon o urejanju trga dela</w:t>
      </w:r>
      <w:r w:rsidRPr="00FA08E0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9"/>
      </w:r>
      <w:r w:rsidRPr="00112EF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»ZUTD«) in je z ZZZS pripravljen skleniti </w:t>
      </w:r>
      <w:r w:rsidRPr="00112EF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Pr="00112EF5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FA08E0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0"/>
      </w:r>
    </w:p>
    <w:p w14:paraId="5D1AFE0B" w14:textId="12BF2773" w:rsidR="009E51E6" w:rsidRPr="00FA08E0" w:rsidRDefault="009E51E6" w:rsidP="00757C43">
      <w:pPr>
        <w:pStyle w:val="Odstavekseznama"/>
        <w:numPr>
          <w:ilvl w:val="0"/>
          <w:numId w:val="21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Ponudnik je po izobrazbi, ki je priznana v Republiki Sloveniji</w:t>
      </w:r>
      <w:r w:rsidR="00D15731"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,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doktor dentalne medicine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F90E42E" w14:textId="77777777" w:rsidR="009E51E6" w:rsidRPr="003D409C" w:rsidRDefault="009E51E6" w:rsidP="00757C43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Če je ponudnik oseba z registrirano dejavnostjo, ki za izvajanje naročila ponudi drug izvedbeni kader, mora te pogoje izpolnjevati kader, ki ga tak ponudnik ponudi za izvajanje storitev po predmetnem naročilu.</w:t>
      </w:r>
    </w:p>
    <w:p w14:paraId="248EA00A" w14:textId="77777777" w:rsidR="009E51E6" w:rsidRPr="00FA08E0" w:rsidRDefault="009E51E6" w:rsidP="00757C43">
      <w:pPr>
        <w:pStyle w:val="Odstavekseznama"/>
        <w:numPr>
          <w:ilvl w:val="0"/>
          <w:numId w:val="21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Ponudnik 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</w:p>
    <w:p w14:paraId="0E9E65B2" w14:textId="77777777" w:rsidR="009E51E6" w:rsidRPr="003D409C" w:rsidRDefault="009E51E6" w:rsidP="00757C43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Če je ponudnik oseba z registrirano dejavnostjo, ki za izvajanje naročila ponudi drug izvedbeni kader, mora te pogoje izpolnjevati kader, ki ga tak ponudnik ponudi za izvajanje storitev po predmetnem naročilu.</w:t>
      </w:r>
    </w:p>
    <w:p w14:paraId="6DB00AC5" w14:textId="77777777" w:rsidR="009E51E6" w:rsidRPr="00FA08E0" w:rsidRDefault="009E51E6" w:rsidP="00757C43">
      <w:pPr>
        <w:pStyle w:val="Odstavekseznama"/>
        <w:numPr>
          <w:ilvl w:val="0"/>
          <w:numId w:val="21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vozniški izpit kategorije B</w:t>
      </w:r>
      <w:r w:rsidRPr="00FA08E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ter je</w:t>
      </w:r>
      <w:r w:rsidRPr="00FA08E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usposobljen za delo na osebnem računalniku in z e-pošto</w:t>
      </w: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59A0EBF" w14:textId="77777777" w:rsidR="009E51E6" w:rsidRPr="00FA08E0" w:rsidRDefault="009E51E6" w:rsidP="00757C43">
      <w:pPr>
        <w:pStyle w:val="Odstavekseznama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 w:cstheme="minorHAnsi"/>
          <w:color w:val="000000" w:themeColor="text1"/>
          <w:sz w:val="22"/>
          <w:szCs w:val="22"/>
        </w:rPr>
        <w:t>Če je ponudnik oseba z registrirano dejavnostjo, ki za izvajanje naročila ponudi drug izvedbeni kader, mora te pogoje izpolnjevati kader, ki ga tak ponudnik ponudi za izvajanje storitev po predmetnem naročilu.</w:t>
      </w:r>
    </w:p>
    <w:p w14:paraId="01E12FEF" w14:textId="77777777" w:rsidR="00AD47C5" w:rsidRPr="00FA08E0" w:rsidRDefault="00AD47C5" w:rsidP="00C224EA">
      <w:pPr>
        <w:pStyle w:val="Naslov1"/>
        <w:spacing w:before="0" w:after="0"/>
        <w:rPr>
          <w:rFonts w:ascii="Calibri" w:hAnsi="Calibri" w:cs="Calibri"/>
          <w:bCs/>
          <w:color w:val="00B050"/>
          <w:sz w:val="24"/>
          <w:u w:val="single"/>
        </w:rPr>
      </w:pPr>
    </w:p>
    <w:p w14:paraId="2C365DBF" w14:textId="57C7C121" w:rsidR="0012238E" w:rsidRPr="00FA08E0" w:rsidRDefault="009E51E6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FA08E0">
        <w:rPr>
          <w:rFonts w:ascii="Calibri" w:hAnsi="Calibri" w:cs="Calibri"/>
          <w:bCs/>
          <w:color w:val="00B050"/>
          <w:sz w:val="24"/>
          <w:u w:val="single"/>
        </w:rPr>
        <w:t>VI</w:t>
      </w:r>
      <w:r w:rsidR="005320A3" w:rsidRPr="00FA08E0">
        <w:rPr>
          <w:rFonts w:ascii="Calibri" w:hAnsi="Calibri" w:cs="Calibri"/>
          <w:bCs/>
          <w:color w:val="00B050"/>
          <w:sz w:val="24"/>
          <w:u w:val="single"/>
        </w:rPr>
        <w:t xml:space="preserve">. </w:t>
      </w:r>
      <w:bookmarkEnd w:id="17"/>
      <w:r w:rsidR="00367A9C" w:rsidRPr="00FA08E0">
        <w:rPr>
          <w:rFonts w:ascii="Calibri" w:hAnsi="Calibri" w:cs="Calibri"/>
          <w:bCs/>
          <w:color w:val="00B050"/>
          <w:sz w:val="24"/>
          <w:u w:val="single"/>
        </w:rPr>
        <w:t>VPR</w:t>
      </w:r>
      <w:r w:rsidR="007B301C" w:rsidRPr="00FA08E0">
        <w:rPr>
          <w:rFonts w:ascii="Calibri" w:hAnsi="Calibri" w:cs="Calibri"/>
          <w:bCs/>
          <w:color w:val="00B050"/>
          <w:sz w:val="24"/>
          <w:u w:val="single"/>
        </w:rPr>
        <w:t>A</w:t>
      </w:r>
      <w:r w:rsidR="00367A9C" w:rsidRPr="00FA08E0">
        <w:rPr>
          <w:rFonts w:ascii="Calibri" w:hAnsi="Calibri" w:cs="Calibri"/>
          <w:bCs/>
          <w:color w:val="00B050"/>
          <w:sz w:val="24"/>
          <w:u w:val="single"/>
        </w:rPr>
        <w:t xml:space="preserve">ŠANJA GLEDE </w:t>
      </w:r>
      <w:r w:rsidR="002F1B8B" w:rsidRPr="00FA08E0">
        <w:rPr>
          <w:rFonts w:ascii="Calibri" w:hAnsi="Calibri" w:cs="Calibri"/>
          <w:bCs/>
          <w:color w:val="00B050"/>
          <w:sz w:val="24"/>
          <w:u w:val="single"/>
        </w:rPr>
        <w:t>RAZPISA</w:t>
      </w:r>
      <w:r w:rsidR="009C08A3" w:rsidRPr="00FA08E0">
        <w:rPr>
          <w:rFonts w:ascii="Calibri" w:hAnsi="Calibri" w:cs="Calibri"/>
          <w:bCs/>
          <w:color w:val="00B050"/>
          <w:sz w:val="24"/>
          <w:u w:val="single"/>
        </w:rPr>
        <w:t xml:space="preserve"> IN V ZVEZI </w:t>
      </w:r>
      <w:r w:rsidR="002F1B8B" w:rsidRPr="00FA08E0">
        <w:rPr>
          <w:rFonts w:ascii="Calibri" w:hAnsi="Calibri" w:cs="Calibri"/>
          <w:bCs/>
          <w:color w:val="00B050"/>
          <w:sz w:val="24"/>
          <w:u w:val="single"/>
        </w:rPr>
        <w:t xml:space="preserve">Z ODDAJO </w:t>
      </w:r>
      <w:r w:rsidR="009C08A3" w:rsidRPr="00FA08E0">
        <w:rPr>
          <w:rFonts w:ascii="Calibri" w:hAnsi="Calibri" w:cs="Calibri"/>
          <w:bCs/>
          <w:color w:val="00B050"/>
          <w:sz w:val="24"/>
          <w:u w:val="single"/>
        </w:rPr>
        <w:t>PONUDBE</w:t>
      </w:r>
    </w:p>
    <w:p w14:paraId="26728926" w14:textId="431F555C" w:rsidR="008764C9" w:rsidRPr="00FA08E0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FA08E0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FA08E0">
        <w:rPr>
          <w:rFonts w:ascii="Calibri" w:hAnsi="Calibri" w:cs="Calibri"/>
          <w:sz w:val="22"/>
          <w:szCs w:val="22"/>
        </w:rPr>
        <w:t xml:space="preserve">morebitnih </w:t>
      </w:r>
      <w:r w:rsidRPr="00FA08E0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FA08E0">
        <w:rPr>
          <w:rFonts w:ascii="Calibri" w:hAnsi="Calibri" w:cs="Calibri"/>
          <w:sz w:val="22"/>
          <w:szCs w:val="22"/>
        </w:rPr>
        <w:t>razpisa</w:t>
      </w:r>
      <w:r w:rsidRPr="00FA08E0">
        <w:rPr>
          <w:rFonts w:ascii="Calibri" w:hAnsi="Calibri" w:cs="Calibri"/>
          <w:sz w:val="22"/>
          <w:szCs w:val="22"/>
        </w:rPr>
        <w:t xml:space="preserve"> in v zvezi </w:t>
      </w:r>
      <w:r w:rsidR="002F1B8B" w:rsidRPr="00FA08E0">
        <w:rPr>
          <w:rFonts w:ascii="Calibri" w:hAnsi="Calibri" w:cs="Calibri"/>
          <w:sz w:val="22"/>
          <w:szCs w:val="22"/>
        </w:rPr>
        <w:t xml:space="preserve">z oddajo </w:t>
      </w:r>
      <w:r w:rsidRPr="00FA08E0">
        <w:rPr>
          <w:rFonts w:ascii="Calibri" w:hAnsi="Calibri" w:cs="Calibri"/>
          <w:sz w:val="22"/>
          <w:szCs w:val="22"/>
        </w:rPr>
        <w:t xml:space="preserve">ponudbe poteka </w:t>
      </w:r>
      <w:r w:rsidRPr="00FA08E0">
        <w:rPr>
          <w:rFonts w:ascii="Calibri" w:hAnsi="Calibri" w:cs="Calibri"/>
          <w:b/>
          <w:sz w:val="22"/>
          <w:szCs w:val="22"/>
        </w:rPr>
        <w:t>preko portala javnih naročil</w:t>
      </w:r>
      <w:r w:rsidRPr="00FA08E0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FA08E0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FA08E0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FA08E0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FA08E0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FA08E0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FA08E0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FA08E0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FA08E0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0A4379DE" w:rsidR="008764C9" w:rsidRPr="00FA08E0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FA08E0">
        <w:rPr>
          <w:rFonts w:asciiTheme="minorHAnsi" w:hAnsiTheme="minorHAnsi"/>
          <w:sz w:val="22"/>
          <w:szCs w:val="22"/>
        </w:rPr>
        <w:t>ZZZS</w:t>
      </w:r>
      <w:r w:rsidR="008764C9" w:rsidRPr="00FA08E0">
        <w:rPr>
          <w:rFonts w:asciiTheme="minorHAnsi" w:hAnsiTheme="minorHAnsi"/>
          <w:sz w:val="22"/>
          <w:szCs w:val="22"/>
        </w:rPr>
        <w:t xml:space="preserve"> bo zahtevo za pojasnilo </w:t>
      </w:r>
      <w:r w:rsidRPr="00FA08E0">
        <w:rPr>
          <w:rFonts w:asciiTheme="minorHAnsi" w:hAnsiTheme="minorHAnsi"/>
          <w:sz w:val="22"/>
          <w:szCs w:val="22"/>
        </w:rPr>
        <w:t>razpisa</w:t>
      </w:r>
      <w:r w:rsidR="008764C9" w:rsidRPr="00FA08E0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FA08E0">
        <w:rPr>
          <w:rFonts w:asciiTheme="minorHAnsi" w:hAnsiTheme="minorHAnsi"/>
          <w:sz w:val="22"/>
          <w:szCs w:val="22"/>
        </w:rPr>
        <w:t xml:space="preserve">njim </w:t>
      </w:r>
      <w:r w:rsidR="008764C9" w:rsidRPr="00FA08E0">
        <w:rPr>
          <w:rFonts w:asciiTheme="minorHAnsi" w:hAnsiTheme="minorHAnsi"/>
          <w:sz w:val="22"/>
          <w:szCs w:val="22"/>
        </w:rPr>
        <w:t>štel kot pravočasno</w:t>
      </w:r>
      <w:r w:rsidRPr="00FA08E0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FA08E0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FA08E0">
        <w:rPr>
          <w:rFonts w:asciiTheme="minorHAnsi" w:hAnsiTheme="minorHAnsi"/>
          <w:b/>
          <w:sz w:val="22"/>
          <w:szCs w:val="22"/>
        </w:rPr>
        <w:t>do vključno</w:t>
      </w:r>
      <w:r w:rsidR="00216FDC" w:rsidRPr="00FA08E0">
        <w:rPr>
          <w:rFonts w:asciiTheme="minorHAnsi" w:hAnsiTheme="minorHAnsi"/>
          <w:b/>
          <w:sz w:val="22"/>
          <w:szCs w:val="22"/>
        </w:rPr>
        <w:t xml:space="preserve"> </w:t>
      </w:r>
      <w:r w:rsidR="00B62C34">
        <w:rPr>
          <w:rFonts w:asciiTheme="minorHAnsi" w:hAnsiTheme="minorHAnsi"/>
          <w:b/>
          <w:sz w:val="22"/>
          <w:szCs w:val="22"/>
        </w:rPr>
        <w:t>27</w:t>
      </w:r>
      <w:r w:rsidR="00BF2885" w:rsidRPr="00FA08E0">
        <w:rPr>
          <w:rFonts w:ascii="Calibri" w:hAnsi="Calibri" w:cs="Calibri"/>
          <w:b/>
          <w:sz w:val="22"/>
          <w:szCs w:val="22"/>
        </w:rPr>
        <w:t>.</w:t>
      </w:r>
      <w:r w:rsidR="003D409C" w:rsidRPr="00FA08E0">
        <w:rPr>
          <w:rFonts w:ascii="Calibri" w:hAnsi="Calibri" w:cs="Calibri"/>
          <w:b/>
          <w:sz w:val="22"/>
          <w:szCs w:val="22"/>
        </w:rPr>
        <w:t xml:space="preserve"> </w:t>
      </w:r>
      <w:r w:rsidR="00B62C34">
        <w:rPr>
          <w:rFonts w:ascii="Calibri" w:hAnsi="Calibri" w:cs="Calibri"/>
          <w:b/>
          <w:sz w:val="22"/>
          <w:szCs w:val="22"/>
        </w:rPr>
        <w:t>6</w:t>
      </w:r>
      <w:r w:rsidR="00BF2885" w:rsidRPr="00FA08E0">
        <w:rPr>
          <w:rFonts w:ascii="Calibri" w:hAnsi="Calibri" w:cs="Calibri"/>
          <w:b/>
          <w:sz w:val="22"/>
          <w:szCs w:val="22"/>
        </w:rPr>
        <w:t>. </w:t>
      </w:r>
      <w:r w:rsidR="003D409C" w:rsidRPr="00FA08E0">
        <w:rPr>
          <w:rFonts w:ascii="Calibri" w:hAnsi="Calibri" w:cs="Calibri"/>
          <w:b/>
          <w:sz w:val="22"/>
          <w:szCs w:val="22"/>
        </w:rPr>
        <w:t>2022</w:t>
      </w:r>
      <w:r w:rsidR="00BF2885" w:rsidRPr="00FA08E0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FA08E0">
        <w:rPr>
          <w:rFonts w:ascii="Calibri" w:hAnsi="Calibri" w:cs="Calibri"/>
          <w:b/>
          <w:sz w:val="22"/>
          <w:szCs w:val="22"/>
        </w:rPr>
        <w:t>10</w:t>
      </w:r>
      <w:r w:rsidR="008764C9" w:rsidRPr="00FA08E0">
        <w:rPr>
          <w:rFonts w:ascii="Calibri" w:hAnsi="Calibri" w:cs="Calibri"/>
          <w:b/>
          <w:sz w:val="22"/>
          <w:szCs w:val="22"/>
        </w:rPr>
        <w:t>:</w:t>
      </w:r>
      <w:r w:rsidR="003D409C" w:rsidRPr="00FA08E0">
        <w:rPr>
          <w:rFonts w:ascii="Calibri" w:hAnsi="Calibri" w:cs="Calibri"/>
          <w:b/>
          <w:sz w:val="22"/>
          <w:szCs w:val="22"/>
        </w:rPr>
        <w:t>00</w:t>
      </w:r>
      <w:r w:rsidR="008764C9" w:rsidRPr="00FA08E0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FA08E0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FA08E0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FA08E0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FA08E0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FA08E0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23CAE2DC" w:rsidR="0012238E" w:rsidRPr="00FA08E0" w:rsidRDefault="007B301C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FA08E0">
        <w:rPr>
          <w:rFonts w:ascii="Calibri" w:hAnsi="Calibri" w:cs="Calibri"/>
          <w:bCs/>
          <w:color w:val="00B050"/>
          <w:sz w:val="24"/>
          <w:u w:val="single"/>
        </w:rPr>
        <w:t xml:space="preserve">V. NAVODILO ZA </w:t>
      </w:r>
      <w:r w:rsidR="002E0CEC" w:rsidRPr="00FA08E0">
        <w:rPr>
          <w:rFonts w:ascii="Calibri" w:hAnsi="Calibri" w:cs="Calibri"/>
          <w:bCs/>
          <w:color w:val="00B050"/>
          <w:sz w:val="24"/>
          <w:u w:val="single"/>
        </w:rPr>
        <w:t>ODDAJO</w:t>
      </w:r>
      <w:r w:rsidRPr="00FA08E0">
        <w:rPr>
          <w:rFonts w:ascii="Calibri" w:hAnsi="Calibri" w:cs="Calibri"/>
          <w:bCs/>
          <w:color w:val="00B050"/>
          <w:sz w:val="24"/>
          <w:u w:val="single"/>
        </w:rPr>
        <w:t xml:space="preserve"> PONUDBE</w:t>
      </w:r>
    </w:p>
    <w:p w14:paraId="4E0E8144" w14:textId="77777777" w:rsidR="002E0CEC" w:rsidRPr="00FA08E0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A08E0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FA08E0" w:rsidRDefault="004B5DA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A08E0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FA08E0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FA08E0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FA08E0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FA08E0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 w:rsidRPr="00FA08E0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FA08E0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3B39A4A8" w14:textId="41EA9DBE" w:rsidR="00186921" w:rsidRPr="00FA08E0" w:rsidRDefault="0018692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A08E0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 w:rsidRPr="00FA08E0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FA08E0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FA08E0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FA08E0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5A1DD135" w:rsidR="002F2468" w:rsidRPr="00245DEF" w:rsidRDefault="002F2468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FA08E0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FA08E0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FA08E0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 w:rsidRPr="00FA08E0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r w:rsidR="002E0CEC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FA08E0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FA08E0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FA08E0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FA08E0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FA08E0">
        <w:rPr>
          <w:rFonts w:asciiTheme="minorHAnsi" w:hAnsiTheme="minorHAnsi"/>
          <w:b/>
          <w:sz w:val="22"/>
          <w:szCs w:val="22"/>
        </w:rPr>
        <w:t>najkasneje do</w:t>
      </w:r>
      <w:r w:rsidR="00186921" w:rsidRPr="00FA08E0">
        <w:rPr>
          <w:rFonts w:asciiTheme="minorHAnsi" w:hAnsiTheme="minorHAnsi"/>
          <w:sz w:val="22"/>
          <w:szCs w:val="22"/>
        </w:rPr>
        <w:t xml:space="preserve"> </w:t>
      </w:r>
      <w:r w:rsidR="00B62C34">
        <w:rPr>
          <w:rFonts w:ascii="Calibri" w:hAnsi="Calibri" w:cs="Calibri"/>
          <w:b/>
          <w:sz w:val="22"/>
          <w:szCs w:val="22"/>
        </w:rPr>
        <w:t>30</w:t>
      </w:r>
      <w:r w:rsidR="00186921" w:rsidRPr="00FA08E0">
        <w:rPr>
          <w:rFonts w:ascii="Calibri" w:hAnsi="Calibri" w:cs="Calibri"/>
          <w:b/>
          <w:sz w:val="22"/>
          <w:szCs w:val="22"/>
        </w:rPr>
        <w:t>.</w:t>
      </w:r>
      <w:r w:rsidR="00A04826" w:rsidRPr="00FA08E0">
        <w:rPr>
          <w:rFonts w:ascii="Calibri" w:hAnsi="Calibri" w:cs="Calibri"/>
          <w:b/>
          <w:sz w:val="22"/>
          <w:szCs w:val="22"/>
        </w:rPr>
        <w:t xml:space="preserve"> </w:t>
      </w:r>
      <w:r w:rsidR="00B62C34">
        <w:rPr>
          <w:rFonts w:ascii="Calibri" w:hAnsi="Calibri" w:cs="Calibri"/>
          <w:b/>
          <w:sz w:val="22"/>
          <w:szCs w:val="22"/>
        </w:rPr>
        <w:t>6</w:t>
      </w:r>
      <w:r w:rsidR="00186921" w:rsidRPr="00245DEF">
        <w:rPr>
          <w:rFonts w:ascii="Calibri" w:hAnsi="Calibri" w:cs="Calibri"/>
          <w:b/>
          <w:sz w:val="22"/>
          <w:szCs w:val="22"/>
        </w:rPr>
        <w:t>.</w:t>
      </w:r>
      <w:r w:rsidRPr="00245DEF">
        <w:rPr>
          <w:rFonts w:ascii="Calibri" w:hAnsi="Calibri" w:cs="Calibri"/>
          <w:b/>
          <w:sz w:val="22"/>
          <w:szCs w:val="22"/>
        </w:rPr>
        <w:t> </w:t>
      </w:r>
      <w:r w:rsidR="003D409C" w:rsidRPr="00245DEF">
        <w:rPr>
          <w:rFonts w:ascii="Calibri" w:hAnsi="Calibri" w:cs="Calibri"/>
          <w:b/>
          <w:sz w:val="22"/>
          <w:szCs w:val="22"/>
        </w:rPr>
        <w:t>2022</w:t>
      </w:r>
      <w:r w:rsidR="004D1927" w:rsidRPr="00245DEF">
        <w:rPr>
          <w:rFonts w:ascii="Calibri" w:hAnsi="Calibri" w:cs="Calibri"/>
          <w:b/>
          <w:sz w:val="22"/>
          <w:szCs w:val="22"/>
        </w:rPr>
        <w:t xml:space="preserve"> </w:t>
      </w:r>
      <w:r w:rsidR="00186921" w:rsidRPr="00245DEF">
        <w:rPr>
          <w:rFonts w:ascii="Calibri" w:hAnsi="Calibri" w:cs="Calibri"/>
          <w:b/>
          <w:sz w:val="22"/>
          <w:szCs w:val="22"/>
        </w:rPr>
        <w:t xml:space="preserve">do </w:t>
      </w:r>
      <w:r w:rsidR="00533A91" w:rsidRPr="00245DEF">
        <w:rPr>
          <w:rFonts w:ascii="Calibri" w:hAnsi="Calibri" w:cs="Calibri"/>
          <w:b/>
          <w:sz w:val="22"/>
          <w:szCs w:val="22"/>
        </w:rPr>
        <w:t>8</w:t>
      </w:r>
      <w:r w:rsidR="00186921" w:rsidRPr="00245DEF">
        <w:rPr>
          <w:rFonts w:ascii="Calibri" w:hAnsi="Calibri" w:cs="Calibri"/>
          <w:b/>
          <w:sz w:val="22"/>
          <w:szCs w:val="22"/>
        </w:rPr>
        <w:t>:</w:t>
      </w:r>
      <w:r w:rsidR="003D409C" w:rsidRPr="00245DEF">
        <w:rPr>
          <w:rFonts w:ascii="Calibri" w:hAnsi="Calibri" w:cs="Calibri"/>
          <w:b/>
          <w:sz w:val="22"/>
          <w:szCs w:val="22"/>
        </w:rPr>
        <w:t>00</w:t>
      </w:r>
      <w:r w:rsidR="00186921" w:rsidRPr="00245DEF">
        <w:rPr>
          <w:rFonts w:ascii="Calibri" w:hAnsi="Calibri" w:cs="Calibri"/>
          <w:sz w:val="22"/>
          <w:szCs w:val="22"/>
        </w:rPr>
        <w:t xml:space="preserve"> </w:t>
      </w:r>
      <w:r w:rsidR="00186921" w:rsidRPr="00245DEF">
        <w:rPr>
          <w:rFonts w:ascii="Calibri" w:hAnsi="Calibri" w:cs="Calibri"/>
          <w:b/>
          <w:sz w:val="22"/>
          <w:szCs w:val="22"/>
        </w:rPr>
        <w:t>ure</w:t>
      </w:r>
      <w:r w:rsidR="002E0CEC" w:rsidRPr="00245DEF">
        <w:rPr>
          <w:rFonts w:asciiTheme="minorHAnsi" w:hAnsiTheme="minorHAnsi"/>
          <w:sz w:val="22"/>
          <w:szCs w:val="22"/>
        </w:rPr>
        <w:t>.</w:t>
      </w:r>
    </w:p>
    <w:p w14:paraId="6D23D607" w14:textId="3B615413" w:rsidR="002F2468" w:rsidRPr="00FA08E0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245DEF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245DEF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245DEF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245DEF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245DEF">
        <w:rPr>
          <w:rFonts w:asciiTheme="minorHAnsi" w:hAnsiTheme="minorHAnsi"/>
          <w:color w:val="000000" w:themeColor="text1"/>
          <w:sz w:val="22"/>
          <w:szCs w:val="22"/>
        </w:rPr>
        <w:t xml:space="preserve"> na spodaj navedene kontaktne osebe ZZZS</w:t>
      </w:r>
      <w:r w:rsidR="005D54AD" w:rsidRPr="00245DEF">
        <w:rPr>
          <w:rFonts w:asciiTheme="minorHAnsi" w:hAnsiTheme="minorHAnsi"/>
          <w:color w:val="000000" w:themeColor="text1"/>
          <w:sz w:val="22"/>
          <w:szCs w:val="22"/>
        </w:rPr>
        <w:t>.</w:t>
      </w: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2854"/>
        <w:gridCol w:w="3119"/>
      </w:tblGrid>
      <w:tr w:rsidR="001025C8" w:rsidRPr="00FA08E0" w14:paraId="2D67ACE1" w14:textId="77777777" w:rsidTr="00201CBA">
        <w:trPr>
          <w:trHeight w:val="315"/>
        </w:trPr>
        <w:tc>
          <w:tcPr>
            <w:tcW w:w="35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EC45DF" w14:textId="77777777" w:rsidR="001025C8" w:rsidRPr="00FA08E0" w:rsidRDefault="001025C8" w:rsidP="00201C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/>
                <w:sz w:val="22"/>
                <w:szCs w:val="22"/>
              </w:rPr>
              <w:t>OE/PE</w:t>
            </w:r>
          </w:p>
        </w:tc>
        <w:tc>
          <w:tcPr>
            <w:tcW w:w="28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414F1B" w14:textId="77777777" w:rsidR="001025C8" w:rsidRPr="00FA08E0" w:rsidRDefault="001025C8" w:rsidP="00201C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584A981" w14:textId="77777777" w:rsidR="001025C8" w:rsidRPr="00FA08E0" w:rsidRDefault="001025C8" w:rsidP="00201C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</w:tr>
      <w:tr w:rsidR="001025C8" w:rsidRPr="00FA08E0" w14:paraId="41EEDC81" w14:textId="77777777" w:rsidTr="00C25C62">
        <w:trPr>
          <w:trHeight w:val="300"/>
        </w:trPr>
        <w:tc>
          <w:tcPr>
            <w:tcW w:w="35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069B" w14:textId="4E145B1D" w:rsidR="001025C8" w:rsidRPr="00FA08E0" w:rsidRDefault="00631E2E" w:rsidP="00201CBA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Ljubljana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C0B5" w14:textId="77777777" w:rsidR="001025C8" w:rsidRDefault="00D55C6C" w:rsidP="00201CBA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Barbara Knavs Ferlič</w:t>
            </w:r>
          </w:p>
          <w:p w14:paraId="67EA6476" w14:textId="04F52AEA" w:rsidR="00245DEF" w:rsidRPr="00FA08E0" w:rsidRDefault="00245DEF" w:rsidP="00201CBA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Melita Feldin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D274A" w14:textId="77777777" w:rsidR="001025C8" w:rsidRDefault="00D55C6C" w:rsidP="00201C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(01) 30 77 382</w:t>
            </w:r>
          </w:p>
          <w:p w14:paraId="261D0252" w14:textId="6135C32A" w:rsidR="00245DEF" w:rsidRPr="00FA08E0" w:rsidRDefault="00245DEF" w:rsidP="00201C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(01) 30 77 563</w:t>
            </w:r>
          </w:p>
        </w:tc>
      </w:tr>
      <w:tr w:rsidR="00631E2E" w:rsidRPr="00FA08E0" w14:paraId="48B667AE" w14:textId="77777777" w:rsidTr="0090395F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1D1B" w14:textId="756C691A" w:rsidR="00631E2E" w:rsidRPr="00FA08E0" w:rsidRDefault="00631E2E" w:rsidP="00631E2E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Koper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38EC" w14:textId="450105F6" w:rsidR="000C15DD" w:rsidRPr="00FA08E0" w:rsidRDefault="00676C3E" w:rsidP="00631E2E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 Kariž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7A4B4" w14:textId="6E979CEB" w:rsidR="00631E2E" w:rsidRPr="00FA08E0" w:rsidRDefault="000C15DD" w:rsidP="00631E2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66 87 27</w:t>
            </w:r>
            <w:r w:rsidR="00676C3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</w:t>
            </w:r>
          </w:p>
        </w:tc>
      </w:tr>
      <w:tr w:rsidR="001025C8" w:rsidRPr="00FA08E0" w14:paraId="156C5F15" w14:textId="77777777" w:rsidTr="00201CBA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5355" w14:textId="5F375377" w:rsidR="001025C8" w:rsidRPr="00FA08E0" w:rsidRDefault="00631E2E" w:rsidP="00201CBA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Nova Gorica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A48A" w14:textId="3F662E55" w:rsidR="001025C8" w:rsidRPr="00FA08E0" w:rsidRDefault="00631E2E" w:rsidP="00201CBA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Eva Adamič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E38F8" w14:textId="6F2A025C" w:rsidR="001025C8" w:rsidRPr="00FA08E0" w:rsidRDefault="00631E2E" w:rsidP="00201C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33 81 226</w:t>
            </w:r>
          </w:p>
        </w:tc>
      </w:tr>
      <w:tr w:rsidR="00085EDB" w:rsidRPr="00FA08E0" w14:paraId="63CB7F36" w14:textId="77777777" w:rsidTr="00201CBA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384E8" w14:textId="4D95BDA0" w:rsidR="00085EDB" w:rsidRPr="00FA08E0" w:rsidRDefault="00085EDB" w:rsidP="00201CBA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Novo mesto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E9856" w14:textId="2E635AD3" w:rsidR="00085EDB" w:rsidRPr="00FA08E0" w:rsidRDefault="00085EDB" w:rsidP="00201CBA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Mojca Strašek Dodig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671633" w14:textId="0C69900C" w:rsidR="00085EDB" w:rsidRPr="00FA08E0" w:rsidRDefault="00085EDB" w:rsidP="00201C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(07) 39 33 505</w:t>
            </w:r>
          </w:p>
        </w:tc>
      </w:tr>
      <w:tr w:rsidR="001025C8" w:rsidRPr="00FA08E0" w14:paraId="2A8EBB31" w14:textId="77777777" w:rsidTr="00201CBA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6C10" w14:textId="289DCE5E" w:rsidR="001025C8" w:rsidRPr="00FA08E0" w:rsidRDefault="00631E2E" w:rsidP="00201CBA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Maribor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68DF0" w14:textId="0D8DB12A" w:rsidR="00631E2E" w:rsidRPr="00FA08E0" w:rsidRDefault="00631E2E" w:rsidP="00201CBA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Petra Pirih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FE7DB" w14:textId="3622EEC5" w:rsidR="001025C8" w:rsidRPr="00FA08E0" w:rsidRDefault="00631E2E" w:rsidP="00201C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(02) 29 09 434</w:t>
            </w:r>
          </w:p>
        </w:tc>
      </w:tr>
      <w:tr w:rsidR="001025C8" w:rsidRPr="00FA08E0" w14:paraId="7F65735F" w14:textId="77777777" w:rsidTr="00201CBA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04C4" w14:textId="395DBBFD" w:rsidR="001025C8" w:rsidRPr="00FA08E0" w:rsidRDefault="00631E2E" w:rsidP="00201CBA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Direkcija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3B55C" w14:textId="240F7199" w:rsidR="001025C8" w:rsidRPr="00FA08E0" w:rsidRDefault="000C15DD" w:rsidP="00201CBA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Barbara Knavs Ferlič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1624F" w14:textId="3997943E" w:rsidR="001025C8" w:rsidRPr="00FA08E0" w:rsidRDefault="000C15DD" w:rsidP="00201CBA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A08E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(01) 30 77 382</w:t>
            </w:r>
          </w:p>
        </w:tc>
      </w:tr>
    </w:tbl>
    <w:p w14:paraId="2D535C88" w14:textId="2A818172" w:rsidR="00186921" w:rsidRPr="00FA08E0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FA08E0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FA08E0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FA08E0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FA08E0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FA08E0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in se jih izloči iz</w:t>
      </w:r>
      <w:r w:rsidR="00E260D7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FA08E0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FA08E0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FA08E0">
        <w:rPr>
          <w:rFonts w:ascii="Calibri" w:hAnsi="Calibri" w:cs="Calibri"/>
          <w:bCs/>
          <w:color w:val="000000" w:themeColor="text1"/>
          <w:sz w:val="22"/>
          <w:szCs w:val="22"/>
        </w:rPr>
        <w:lastRenderedPageBreak/>
        <w:t>Za pogodbe v</w:t>
      </w:r>
      <w:r w:rsidR="00305726"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FA08E0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FA08E0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FA08E0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FA08E0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FA08E0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1"/>
      </w:r>
      <w:r w:rsidR="001025C8" w:rsidRPr="00FA08E0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FA08E0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FA08E0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FA08E0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B62C34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FA08E0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FA08E0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FA08E0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B62C34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B62C34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B62C34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0F95FAA4" w:rsidR="00101CA7" w:rsidRPr="00FA08E0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B62C34">
        <w:rPr>
          <w:rFonts w:ascii="Calibri" w:hAnsi="Calibri" w:cs="Calibri"/>
          <w:bCs/>
          <w:sz w:val="24"/>
          <w:u w:val="single"/>
        </w:rPr>
        <w:t>V</w:t>
      </w:r>
      <w:r w:rsidR="00ED6EF7" w:rsidRPr="00B62C34">
        <w:rPr>
          <w:rFonts w:ascii="Calibri" w:hAnsi="Calibri" w:cs="Calibri"/>
          <w:bCs/>
          <w:sz w:val="24"/>
          <w:u w:val="single"/>
        </w:rPr>
        <w:t>I</w:t>
      </w:r>
      <w:r w:rsidRPr="00B62C34">
        <w:rPr>
          <w:rFonts w:ascii="Calibri" w:hAnsi="Calibri" w:cs="Calibri"/>
          <w:bCs/>
          <w:sz w:val="24"/>
          <w:u w:val="single"/>
        </w:rPr>
        <w:t>. ODPIRANJE</w:t>
      </w:r>
      <w:r w:rsidR="00064131" w:rsidRPr="00FA08E0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FA08E0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645AA1F1" w14:textId="3BE8E9EA" w:rsidR="007438D0" w:rsidRPr="00FA08E0" w:rsidRDefault="0019597C" w:rsidP="00A36E62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A08E0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FA08E0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FA08E0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FA08E0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D1927" w:rsidRPr="00FA08E0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B62C34" w:rsidRPr="00B62C34">
        <w:rPr>
          <w:rFonts w:ascii="Calibri" w:eastAsia="Calibri" w:hAnsi="Calibri" w:cs="Calibri"/>
          <w:b/>
          <w:bCs/>
          <w:sz w:val="22"/>
          <w:szCs w:val="22"/>
          <w:lang w:eastAsia="en-US"/>
        </w:rPr>
        <w:t>30</w:t>
      </w:r>
      <w:r w:rsidRPr="00FA08E0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A1622A" w:rsidRPr="00FA08E0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B62C34">
        <w:rPr>
          <w:rFonts w:ascii="Calibri" w:eastAsia="Calibri" w:hAnsi="Calibri" w:cs="Calibri"/>
          <w:b/>
          <w:sz w:val="22"/>
          <w:szCs w:val="22"/>
          <w:lang w:eastAsia="en-US"/>
        </w:rPr>
        <w:t>6</w:t>
      </w:r>
      <w:r w:rsidRPr="00FA08E0">
        <w:rPr>
          <w:rFonts w:ascii="Calibri" w:eastAsia="Calibri" w:hAnsi="Calibri" w:cs="Calibri"/>
          <w:b/>
          <w:sz w:val="22"/>
          <w:szCs w:val="22"/>
          <w:lang w:eastAsia="en-US"/>
        </w:rPr>
        <w:t>.</w:t>
      </w:r>
      <w:r w:rsidR="00A1622A" w:rsidRPr="00FA08E0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3D409C" w:rsidRPr="00FA08E0">
        <w:rPr>
          <w:rFonts w:ascii="Calibri" w:eastAsia="Calibri" w:hAnsi="Calibri" w:cs="Calibri"/>
          <w:b/>
          <w:sz w:val="22"/>
          <w:szCs w:val="22"/>
          <w:lang w:eastAsia="en-US"/>
        </w:rPr>
        <w:t>2022</w:t>
      </w:r>
      <w:r w:rsidRPr="00FA08E0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FA08E0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FA08E0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533A91" w:rsidRPr="00FA08E0">
        <w:rPr>
          <w:rFonts w:ascii="Calibri" w:eastAsia="Calibri" w:hAnsi="Calibri" w:cs="Calibri"/>
          <w:b/>
          <w:sz w:val="22"/>
          <w:szCs w:val="22"/>
          <w:lang w:eastAsia="en-US"/>
        </w:rPr>
        <w:t>8</w:t>
      </w:r>
      <w:r w:rsidRPr="00FA08E0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3D409C" w:rsidRPr="00FA08E0">
        <w:rPr>
          <w:rFonts w:ascii="Calibri" w:eastAsia="Calibri" w:hAnsi="Calibri" w:cs="Calibri"/>
          <w:b/>
          <w:sz w:val="22"/>
          <w:szCs w:val="22"/>
          <w:lang w:eastAsia="en-US"/>
        </w:rPr>
        <w:t>15</w:t>
      </w:r>
      <w:r w:rsidRPr="00FA08E0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ur</w:t>
      </w:r>
      <w:r w:rsidR="00882D34" w:rsidRPr="00FA08E0">
        <w:rPr>
          <w:rFonts w:ascii="Calibri" w:eastAsia="Calibri" w:hAnsi="Calibri" w:cs="Calibri"/>
          <w:b/>
          <w:sz w:val="22"/>
          <w:szCs w:val="22"/>
          <w:lang w:eastAsia="en-US"/>
        </w:rPr>
        <w:t>e dalje</w:t>
      </w:r>
      <w:r w:rsidRPr="00FA08E0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FA08E0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FA08E0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FA08E0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FA08E0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FA08E0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proofErr w:type="spellStart"/>
      <w:r w:rsidR="004B5DA1" w:rsidRPr="00FA08E0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zdravniki@zzzs.si</w:t>
      </w:r>
      <w:proofErr w:type="spellEnd"/>
      <w:r w:rsidR="004B5DA1" w:rsidRPr="00FA08E0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FA08E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  <w:r w:rsidR="004B5DA1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Do navedenega časovnega trenutka ZZZS ne bo dostopal do navedenega </w:t>
      </w:r>
      <w:r w:rsidR="009C3883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>e-</w:t>
      </w:r>
      <w:r w:rsidR="004B5DA1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>poštnega predala, ponudniki pa bodo ob oddaji e-sporočil v poštni predal prejeli zgolj avtomatično sporočilo o prejetju poslane e-pošte.</w:t>
      </w:r>
    </w:p>
    <w:p w14:paraId="5E5DA056" w14:textId="6084BDDD" w:rsidR="00882D34" w:rsidRPr="00FA08E0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A08E0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FA08E0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danemu roku za dopolnitev oziroma pojasnilo ponudbe, takšne dopolnitve oziroma pojasnila ne posreduje ali pa je le-to neustrezno, </w:t>
      </w:r>
      <w:r w:rsidR="00064131" w:rsidRPr="00FA08E0">
        <w:rPr>
          <w:rFonts w:ascii="Calibri" w:eastAsia="Calibri" w:hAnsi="Calibri" w:cs="Calibri"/>
          <w:i/>
          <w:color w:val="000000" w:themeColor="text1"/>
          <w:sz w:val="22"/>
          <w:szCs w:val="22"/>
        </w:rPr>
        <w:t>lahko</w:t>
      </w:r>
      <w:r w:rsidR="00064131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FA08E0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FA08E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FA08E0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07BD0C2C" w:rsidR="001C1B76" w:rsidRPr="00FA08E0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19" w:name="_Toc378333589"/>
      <w:r w:rsidRPr="00FA08E0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FA08E0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D47C5" w:rsidRPr="00FA08E0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FA08E0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FA08E0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FA08E0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FA08E0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77777777" w:rsidR="000178AD" w:rsidRPr="00FA08E0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5F2DFC" w:rsidRPr="00FA08E0">
        <w:rPr>
          <w:rFonts w:asciiTheme="minorHAnsi" w:hAnsiTheme="minorHAnsi"/>
          <w:color w:val="000000" w:themeColor="text1"/>
          <w:sz w:val="22"/>
          <w:szCs w:val="22"/>
        </w:rPr>
        <w:t>vsak</w:t>
      </w:r>
      <w:r w:rsidR="005B62C3" w:rsidRPr="00FA08E0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posamezn</w:t>
      </w:r>
      <w:r w:rsidR="005B62C3" w:rsidRPr="00FA08E0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sklop</w:t>
      </w:r>
      <w:r w:rsidR="005B62C3" w:rsidRPr="00FA08E0">
        <w:rPr>
          <w:rFonts w:asciiTheme="minorHAnsi" w:hAnsiTheme="minorHAnsi"/>
          <w:color w:val="000000" w:themeColor="text1"/>
          <w:sz w:val="22"/>
          <w:szCs w:val="22"/>
        </w:rPr>
        <w:t>a</w:t>
      </w:r>
      <w:r w:rsidR="00101CA7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tega naročila</w:t>
      </w:r>
      <w:r w:rsidR="00B85336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FA08E0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FA08E0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FA08E0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FA08E0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FA08E0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FA08E0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FA08E0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101CA7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za dotični sklop</w:t>
      </w:r>
      <w:r w:rsidR="00B85336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4F281EE" w14:textId="021D9247" w:rsidR="00B85336" w:rsidRPr="00B62C34" w:rsidRDefault="00B85336" w:rsidP="00B85336">
      <w:pPr>
        <w:numPr>
          <w:ilvl w:val="12"/>
          <w:numId w:val="0"/>
        </w:numPr>
        <w:spacing w:after="120"/>
        <w:jc w:val="both"/>
        <w:rPr>
          <w:rFonts w:ascii="Calibri" w:hAnsi="Calibri"/>
          <w:sz w:val="22"/>
          <w:szCs w:val="22"/>
        </w:rPr>
      </w:pPr>
      <w:r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FA08E0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FA08E0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FA08E0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FA08E0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pri posameznem sklopu, če bo le teh za dotični sklop preveč</w:t>
      </w:r>
      <w:r w:rsidR="0000287B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FA08E0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FA08E0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FA08E0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FA08E0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FA08E0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0178AD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FA08E0">
        <w:rPr>
          <w:rFonts w:ascii="Calibri" w:hAnsi="Calibri"/>
          <w:color w:val="000000" w:themeColor="text1"/>
          <w:sz w:val="22"/>
          <w:szCs w:val="22"/>
        </w:rPr>
        <w:t>V</w:t>
      </w:r>
      <w:r w:rsidR="000178AD" w:rsidRPr="00FA08E0">
        <w:rPr>
          <w:rFonts w:ascii="Calibri" w:hAnsi="Calibri"/>
          <w:color w:val="000000" w:themeColor="text1"/>
          <w:sz w:val="22"/>
          <w:szCs w:val="22"/>
        </w:rPr>
        <w:t xml:space="preserve"> takšnem</w:t>
      </w:r>
      <w:r w:rsidRPr="00FA08E0">
        <w:rPr>
          <w:rFonts w:ascii="Calibri" w:hAnsi="Calibri"/>
          <w:color w:val="000000" w:themeColor="text1"/>
          <w:sz w:val="22"/>
          <w:szCs w:val="22"/>
        </w:rPr>
        <w:t xml:space="preserve"> primeru</w:t>
      </w:r>
      <w:r w:rsidR="000178AD" w:rsidRPr="00FA08E0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FA08E0">
        <w:rPr>
          <w:rFonts w:ascii="Calibri" w:hAnsi="Calibri"/>
          <w:color w:val="000000" w:themeColor="text1"/>
          <w:sz w:val="22"/>
          <w:szCs w:val="22"/>
        </w:rPr>
        <w:t>se izbor ponudnikov</w:t>
      </w:r>
      <w:r w:rsidR="0000287B" w:rsidRPr="00FA08E0">
        <w:rPr>
          <w:rFonts w:ascii="Calibri" w:hAnsi="Calibri"/>
          <w:color w:val="000000" w:themeColor="text1"/>
          <w:sz w:val="22"/>
          <w:szCs w:val="22"/>
        </w:rPr>
        <w:t xml:space="preserve"> med tistimi</w:t>
      </w:r>
      <w:r w:rsidRPr="00FA08E0">
        <w:rPr>
          <w:rFonts w:ascii="Calibri" w:hAnsi="Calibri"/>
          <w:color w:val="000000" w:themeColor="text1"/>
          <w:sz w:val="22"/>
          <w:szCs w:val="22"/>
        </w:rPr>
        <w:t xml:space="preserve">, ki izpolnjujejo pogoje za sodelovanje, izvede po </w:t>
      </w:r>
      <w:r w:rsidR="00E260D7" w:rsidRPr="00FA08E0">
        <w:rPr>
          <w:rFonts w:ascii="Calibri" w:hAnsi="Calibri"/>
          <w:color w:val="000000" w:themeColor="text1"/>
          <w:sz w:val="22"/>
          <w:szCs w:val="22"/>
        </w:rPr>
        <w:t>teh</w:t>
      </w:r>
      <w:r w:rsidRPr="00FA08E0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B62C34">
        <w:rPr>
          <w:rFonts w:ascii="Calibri" w:hAnsi="Calibri"/>
          <w:sz w:val="22"/>
          <w:szCs w:val="22"/>
        </w:rPr>
        <w:t>pravilih:</w:t>
      </w:r>
    </w:p>
    <w:p w14:paraId="766F67F7" w14:textId="0E3C2B39" w:rsidR="00B85336" w:rsidRPr="00FA08E0" w:rsidRDefault="00B85336" w:rsidP="00F96236">
      <w:pPr>
        <w:numPr>
          <w:ilvl w:val="0"/>
          <w:numId w:val="23"/>
        </w:numPr>
        <w:spacing w:after="120"/>
        <w:ind w:left="567" w:hanging="283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FA08E0">
        <w:rPr>
          <w:rFonts w:ascii="Calibri" w:hAnsi="Calibri"/>
          <w:color w:val="00B050"/>
          <w:sz w:val="22"/>
          <w:szCs w:val="22"/>
        </w:rPr>
        <w:t>Pri sklopih</w:t>
      </w:r>
      <w:r w:rsidR="00F96236" w:rsidRPr="00FA08E0">
        <w:rPr>
          <w:rFonts w:ascii="Calibri" w:hAnsi="Calibri"/>
          <w:color w:val="00B050"/>
          <w:sz w:val="22"/>
          <w:szCs w:val="22"/>
        </w:rPr>
        <w:t xml:space="preserve"> od</w:t>
      </w:r>
      <w:r w:rsidRPr="00FA08E0">
        <w:rPr>
          <w:rFonts w:ascii="Calibri" w:hAnsi="Calibri"/>
          <w:color w:val="00B050"/>
          <w:sz w:val="22"/>
          <w:szCs w:val="22"/>
        </w:rPr>
        <w:t xml:space="preserve"> </w:t>
      </w:r>
      <w:bookmarkStart w:id="20" w:name="_Hlk22045086"/>
      <w:r w:rsidRPr="00FA08E0">
        <w:rPr>
          <w:rFonts w:ascii="Calibri" w:hAnsi="Calibri"/>
          <w:color w:val="00B050"/>
          <w:sz w:val="22"/>
          <w:szCs w:val="22"/>
        </w:rPr>
        <w:t>1</w:t>
      </w:r>
      <w:r w:rsidR="00F96236" w:rsidRPr="00FA08E0">
        <w:rPr>
          <w:rFonts w:ascii="Calibri" w:hAnsi="Calibri"/>
          <w:color w:val="00B050"/>
          <w:sz w:val="22"/>
          <w:szCs w:val="22"/>
        </w:rPr>
        <w:t xml:space="preserve"> do</w:t>
      </w:r>
      <w:r w:rsidRPr="00FA08E0">
        <w:rPr>
          <w:rFonts w:ascii="Calibri" w:hAnsi="Calibri"/>
          <w:color w:val="00B050"/>
          <w:sz w:val="22"/>
          <w:szCs w:val="22"/>
        </w:rPr>
        <w:t>-</w:t>
      </w:r>
      <w:r w:rsidR="00F96236" w:rsidRPr="00FA08E0">
        <w:rPr>
          <w:rFonts w:ascii="Calibri" w:hAnsi="Calibri"/>
          <w:color w:val="00B050"/>
          <w:sz w:val="22"/>
          <w:szCs w:val="22"/>
        </w:rPr>
        <w:t>5</w:t>
      </w:r>
      <w:r w:rsidR="0034476E" w:rsidRPr="00FA08E0">
        <w:rPr>
          <w:rFonts w:ascii="Calibri" w:hAnsi="Calibri"/>
          <w:color w:val="00B050"/>
          <w:sz w:val="22"/>
          <w:szCs w:val="22"/>
        </w:rPr>
        <w:t xml:space="preserve"> </w:t>
      </w:r>
      <w:r w:rsidRPr="00FA08E0">
        <w:rPr>
          <w:rFonts w:ascii="Calibri" w:hAnsi="Calibri" w:cs="Calibri"/>
          <w:color w:val="00B050"/>
          <w:sz w:val="22"/>
          <w:szCs w:val="22"/>
        </w:rPr>
        <w:t>(naloge imenovanega zdravnika</w:t>
      </w:r>
      <w:r w:rsidR="002C5497" w:rsidRPr="00FA08E0">
        <w:t xml:space="preserve">, </w:t>
      </w:r>
      <w:r w:rsidR="002C5497" w:rsidRPr="00FA08E0">
        <w:rPr>
          <w:rFonts w:ascii="Calibri" w:hAnsi="Calibri" w:cs="Calibri"/>
          <w:color w:val="00B050"/>
          <w:sz w:val="22"/>
          <w:szCs w:val="22"/>
        </w:rPr>
        <w:t>naloge zdravnika člana zdravstvene komisije in zdravnika izvedenca</w:t>
      </w:r>
      <w:r w:rsidRPr="00FA08E0">
        <w:rPr>
          <w:rFonts w:ascii="Calibri" w:hAnsi="Calibri" w:cs="Calibri"/>
          <w:color w:val="00B050"/>
          <w:sz w:val="22"/>
          <w:szCs w:val="22"/>
        </w:rPr>
        <w:t xml:space="preserve">) </w:t>
      </w:r>
      <w:bookmarkEnd w:id="20"/>
      <w:r w:rsidRPr="00FA08E0">
        <w:rPr>
          <w:rFonts w:ascii="Calibri" w:hAnsi="Calibri"/>
          <w:color w:val="000000"/>
          <w:sz w:val="22"/>
          <w:szCs w:val="22"/>
        </w:rPr>
        <w:t xml:space="preserve">imajo prednost ponudniki, ki imajo že opravljen strokovni izpit iz splošnega upravnega postopka II. stopnje v Republiki Sloveniji, </w:t>
      </w:r>
      <w:r w:rsidRPr="00FA08E0">
        <w:rPr>
          <w:rFonts w:ascii="Calibri" w:hAnsi="Calibri"/>
          <w:i/>
          <w:color w:val="000000"/>
          <w:sz w:val="22"/>
          <w:szCs w:val="22"/>
        </w:rPr>
        <w:t>med njimi</w:t>
      </w:r>
      <w:r w:rsidRPr="00FA08E0">
        <w:rPr>
          <w:rFonts w:ascii="Calibri" w:hAnsi="Calibri"/>
          <w:color w:val="000000"/>
          <w:sz w:val="22"/>
          <w:szCs w:val="22"/>
        </w:rPr>
        <w:t xml:space="preserve"> pa tisti ponudniki, ki so po izobrazbi zdravnik specialist medicine dela, prometa in športa, specialist družinske medicine ali specialist splošne medicine.</w:t>
      </w:r>
    </w:p>
    <w:p w14:paraId="2AF46D23" w14:textId="4386D0B4" w:rsidR="00B85336" w:rsidRPr="00FA08E0" w:rsidRDefault="00B85336" w:rsidP="00F96236">
      <w:pPr>
        <w:numPr>
          <w:ilvl w:val="1"/>
          <w:numId w:val="20"/>
        </w:numPr>
        <w:spacing w:after="120"/>
        <w:ind w:left="851"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21" w:name="_Hlk22035360"/>
      <w:r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Če je ponudnik oseba z registrirano dejavnostjo, ki za izvajanje naročila ponudi drug izvedbeni kader, mora prednostno pravilo izpolnjevati </w:t>
      </w:r>
      <w:r w:rsidR="000178AD" w:rsidRPr="00FA08E0">
        <w:rPr>
          <w:rFonts w:ascii="Calibri" w:hAnsi="Calibri" w:cs="Calibri"/>
          <w:color w:val="000000" w:themeColor="text1"/>
          <w:sz w:val="22"/>
          <w:szCs w:val="22"/>
        </w:rPr>
        <w:t xml:space="preserve">ta </w:t>
      </w:r>
      <w:r w:rsidRPr="00FA08E0">
        <w:rPr>
          <w:rFonts w:ascii="Calibri" w:hAnsi="Calibri" w:cs="Calibri"/>
          <w:color w:val="000000" w:themeColor="text1"/>
          <w:sz w:val="22"/>
          <w:szCs w:val="22"/>
        </w:rPr>
        <w:t>kader.</w:t>
      </w:r>
    </w:p>
    <w:bookmarkEnd w:id="21"/>
    <w:p w14:paraId="471F8DD8" w14:textId="465B2CFD" w:rsidR="00ED6EF7" w:rsidRPr="00FA08E0" w:rsidRDefault="00ED6EF7" w:rsidP="00F96236">
      <w:pPr>
        <w:numPr>
          <w:ilvl w:val="0"/>
          <w:numId w:val="23"/>
        </w:numPr>
        <w:spacing w:after="120"/>
        <w:ind w:left="567" w:hanging="283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FA08E0">
        <w:rPr>
          <w:rFonts w:ascii="Calibri" w:hAnsi="Calibri"/>
          <w:color w:val="00B050"/>
          <w:sz w:val="22"/>
          <w:szCs w:val="22"/>
        </w:rPr>
        <w:t xml:space="preserve">Pri sklopu </w:t>
      </w:r>
      <w:r w:rsidR="00F96236" w:rsidRPr="00FA08E0">
        <w:rPr>
          <w:rFonts w:ascii="Calibri" w:hAnsi="Calibri"/>
          <w:color w:val="00B050"/>
          <w:sz w:val="22"/>
          <w:szCs w:val="22"/>
        </w:rPr>
        <w:t>6</w:t>
      </w:r>
      <w:r w:rsidRPr="00FA08E0">
        <w:rPr>
          <w:rFonts w:ascii="Calibri" w:hAnsi="Calibri"/>
          <w:color w:val="00B050"/>
          <w:sz w:val="22"/>
          <w:szCs w:val="22"/>
        </w:rPr>
        <w:t xml:space="preserve"> (naloge </w:t>
      </w:r>
      <w:r w:rsidR="00CA71AF" w:rsidRPr="00FA08E0">
        <w:rPr>
          <w:rFonts w:ascii="Calibri" w:hAnsi="Calibri"/>
          <w:color w:val="00B050"/>
          <w:sz w:val="22"/>
          <w:szCs w:val="22"/>
        </w:rPr>
        <w:t>zdravnika izvedenca</w:t>
      </w:r>
      <w:r w:rsidRPr="00FA08E0">
        <w:rPr>
          <w:rFonts w:ascii="Calibri" w:hAnsi="Calibri"/>
          <w:color w:val="00B050"/>
          <w:sz w:val="22"/>
          <w:szCs w:val="22"/>
        </w:rPr>
        <w:t xml:space="preserve">) </w:t>
      </w:r>
      <w:r w:rsidRPr="00FA08E0">
        <w:rPr>
          <w:rFonts w:ascii="Calibri" w:hAnsi="Calibri"/>
          <w:color w:val="000000"/>
          <w:sz w:val="22"/>
          <w:szCs w:val="22"/>
        </w:rPr>
        <w:t xml:space="preserve">imajo prednost ponudniki, ki že imajo izkušnje z izvajanjem </w:t>
      </w:r>
      <w:r w:rsidR="00CA71AF" w:rsidRPr="00FA08E0">
        <w:rPr>
          <w:rFonts w:ascii="Calibri" w:hAnsi="Calibri"/>
          <w:color w:val="000000"/>
          <w:sz w:val="22"/>
          <w:szCs w:val="22"/>
        </w:rPr>
        <w:t>storitev, ki so predmet tega naročila</w:t>
      </w:r>
      <w:r w:rsidRPr="00FA08E0">
        <w:rPr>
          <w:rFonts w:ascii="Calibri" w:hAnsi="Calibri"/>
          <w:color w:val="000000"/>
          <w:sz w:val="22"/>
          <w:szCs w:val="22"/>
        </w:rPr>
        <w:t xml:space="preserve"> za ZZZS.</w:t>
      </w:r>
    </w:p>
    <w:p w14:paraId="07201AE9" w14:textId="3399492F" w:rsidR="00CA71AF" w:rsidRPr="00FA08E0" w:rsidRDefault="00ED6EF7" w:rsidP="00F96236">
      <w:pPr>
        <w:numPr>
          <w:ilvl w:val="1"/>
          <w:numId w:val="20"/>
        </w:numPr>
        <w:spacing w:after="120"/>
        <w:ind w:left="851"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A08E0">
        <w:rPr>
          <w:rFonts w:ascii="Calibri" w:hAnsi="Calibri" w:cs="Calibri"/>
          <w:color w:val="000000" w:themeColor="text1"/>
          <w:sz w:val="22"/>
          <w:szCs w:val="22"/>
        </w:rPr>
        <w:t>Če je ponudnik oseba z registrirano dejavnostjo, ki za izvajanje naročila ponudi drug izvedbeni kader, mora prednostno pravilo izpolnjevati ta kader.</w:t>
      </w:r>
    </w:p>
    <w:p w14:paraId="07732ADC" w14:textId="66A3BA29" w:rsidR="00CA71AF" w:rsidRPr="00FA08E0" w:rsidRDefault="00CA71AF" w:rsidP="00F96236">
      <w:pPr>
        <w:numPr>
          <w:ilvl w:val="0"/>
          <w:numId w:val="23"/>
        </w:numPr>
        <w:spacing w:after="120"/>
        <w:ind w:left="567" w:hanging="283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FA08E0">
        <w:rPr>
          <w:rFonts w:ascii="Calibri" w:hAnsi="Calibri"/>
          <w:color w:val="00B050"/>
          <w:sz w:val="22"/>
          <w:szCs w:val="22"/>
        </w:rPr>
        <w:t xml:space="preserve">Pri sklopu </w:t>
      </w:r>
      <w:r w:rsidR="00F96236" w:rsidRPr="00FA08E0">
        <w:rPr>
          <w:rFonts w:ascii="Calibri" w:hAnsi="Calibri"/>
          <w:color w:val="00B050"/>
          <w:sz w:val="22"/>
          <w:szCs w:val="22"/>
        </w:rPr>
        <w:t>7</w:t>
      </w:r>
      <w:r w:rsidRPr="00FA08E0">
        <w:rPr>
          <w:rFonts w:ascii="Calibri" w:hAnsi="Calibri"/>
          <w:color w:val="00B050"/>
          <w:sz w:val="22"/>
          <w:szCs w:val="22"/>
        </w:rPr>
        <w:t xml:space="preserve"> (naloge finančno medicinskega nadzornika) </w:t>
      </w:r>
      <w:r w:rsidRPr="00FA08E0">
        <w:rPr>
          <w:rFonts w:ascii="Calibri" w:hAnsi="Calibri"/>
          <w:color w:val="000000"/>
          <w:sz w:val="22"/>
          <w:szCs w:val="22"/>
        </w:rPr>
        <w:t>imajo prednost ponudniki, ki že imajo izkušnje z izvajanjem finančno medicinskih nadzorov za ZZZS.</w:t>
      </w:r>
    </w:p>
    <w:p w14:paraId="1A995589" w14:textId="47E41735" w:rsidR="00CA71AF" w:rsidRPr="00FA08E0" w:rsidRDefault="00CA71AF" w:rsidP="00F96236">
      <w:pPr>
        <w:numPr>
          <w:ilvl w:val="1"/>
          <w:numId w:val="20"/>
        </w:numPr>
        <w:spacing w:after="120"/>
        <w:ind w:left="851"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A08E0">
        <w:rPr>
          <w:rFonts w:ascii="Calibri" w:hAnsi="Calibri" w:cs="Calibri"/>
          <w:color w:val="000000" w:themeColor="text1"/>
          <w:sz w:val="22"/>
          <w:szCs w:val="22"/>
        </w:rPr>
        <w:t>Če je ponudnik oseba z registrirano dejavnostjo, ki za izvajanje naročila ponudi drug izvedbeni kader, mora prednostno pravilo izpolnjevati ta kader.</w:t>
      </w:r>
    </w:p>
    <w:p w14:paraId="46FD951D" w14:textId="5B007761" w:rsidR="00AD00B7" w:rsidRPr="00FA08E0" w:rsidRDefault="005B55F3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156F7A"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>0</w:t>
      </w:r>
      <w:r w:rsidR="004037C5"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880A4EB" w14:textId="1EC832BF" w:rsidR="00263212" w:rsidRPr="00FA08E0" w:rsidRDefault="00263212" w:rsidP="00A04826">
      <w:pPr>
        <w:numPr>
          <w:ilvl w:val="12"/>
          <w:numId w:val="0"/>
        </w:numPr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>Izjemoma</w:t>
      </w:r>
      <w:r w:rsidR="001A775A"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lahko ZZZS s ponudnikom, ki izpolnjuje pogoje za sodelovanje in je podal pravočasno ponudbo, sklene </w:t>
      </w:r>
      <w:r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>pogodb</w:t>
      </w:r>
      <w:r w:rsidR="001A775A"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 za izvedbo storitev iz</w:t>
      </w:r>
      <w:r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sklop</w:t>
      </w:r>
      <w:r w:rsidR="001A775A"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a naročila, </w:t>
      </w:r>
      <w:r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za katerega se </w:t>
      </w:r>
      <w:r w:rsidR="001A775A"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ponudnik </w:t>
      </w:r>
      <w:r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ni prijavil, če se </w:t>
      </w:r>
      <w:r w:rsidR="001A775A"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le-ta s tem </w:t>
      </w:r>
      <w:r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strinja in </w:t>
      </w:r>
      <w:r w:rsidR="001A775A"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>ZZZS za tak sklop</w:t>
      </w:r>
      <w:r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nima</w:t>
      </w:r>
      <w:r w:rsidR="001A775A"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za</w:t>
      </w:r>
      <w:r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>dosti</w:t>
      </w:r>
      <w:r w:rsidR="00AD00B7"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drugih</w:t>
      </w:r>
      <w:r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ustreznih ponudnikov</w:t>
      </w:r>
      <w:r w:rsidR="001A775A" w:rsidRPr="00FA08E0">
        <w:rPr>
          <w:rFonts w:asciiTheme="minorHAnsi" w:hAnsiTheme="minorHAnsi"/>
          <w:color w:val="000000" w:themeColor="text1"/>
          <w:sz w:val="22"/>
          <w:szCs w:val="22"/>
          <w:lang w:eastAsia="en-US"/>
        </w:rPr>
        <w:t>.</w:t>
      </w:r>
    </w:p>
    <w:p w14:paraId="06CFFA38" w14:textId="63C51A01" w:rsidR="00433926" w:rsidRPr="00FA08E0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31693E50" w:rsidR="00DD126D" w:rsidRPr="00FA08E0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FA08E0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FA08E0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FA08E0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00E68" w:rsidRPr="00FA08E0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FA08E0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FA08E0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5C74CC52" w:rsidR="00DC5C35" w:rsidRPr="001D3601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A08E0">
        <w:rPr>
          <w:rFonts w:asciiTheme="minorHAnsi" w:hAnsiTheme="minorHAnsi"/>
          <w:sz w:val="22"/>
          <w:szCs w:val="22"/>
        </w:rPr>
        <w:t>ZZZS</w:t>
      </w:r>
      <w:r w:rsidR="00B00627" w:rsidRPr="00FA08E0">
        <w:rPr>
          <w:rFonts w:asciiTheme="minorHAnsi" w:hAnsiTheme="minorHAnsi"/>
          <w:sz w:val="22"/>
          <w:szCs w:val="22"/>
        </w:rPr>
        <w:t xml:space="preserve"> bo </w:t>
      </w:r>
      <w:r w:rsidR="000558CE" w:rsidRPr="00FA08E0">
        <w:rPr>
          <w:rFonts w:asciiTheme="minorHAnsi" w:hAnsiTheme="minorHAnsi"/>
          <w:sz w:val="22"/>
          <w:szCs w:val="22"/>
        </w:rPr>
        <w:t>z izbranimi</w:t>
      </w:r>
      <w:r w:rsidR="00B00627" w:rsidRPr="00FA08E0">
        <w:rPr>
          <w:rFonts w:asciiTheme="minorHAnsi" w:hAnsiTheme="minorHAnsi"/>
          <w:sz w:val="22"/>
          <w:szCs w:val="22"/>
        </w:rPr>
        <w:t xml:space="preserve"> </w:t>
      </w:r>
      <w:r w:rsidR="00B00627" w:rsidRPr="00FA08E0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FA08E0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FA08E0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FA08E0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FA08E0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FA08E0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125231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FA08E0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125231" w:rsidRPr="00FA08E0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156F7A" w:rsidRPr="00FA08E0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FA08E0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896158"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6E53191E" w14:textId="26119591" w:rsidR="002F420E" w:rsidRPr="001D360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1D360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1D360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1D360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1D360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1D3601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22" w:name="_Hlk56596937"/>
      <w:r w:rsidR="00920D65"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1D3601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22"/>
    </w:p>
    <w:p w14:paraId="74F275BE" w14:textId="3DAA7CDA" w:rsidR="00DC5C35" w:rsidRPr="001D360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D360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1D3601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1D3601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za posamezni sklop</w:t>
      </w:r>
      <w:r w:rsidR="00C45633"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za celotno pogodbeno obdobje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23" w:name="_Hlk55829744"/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1D3601">
        <w:rPr>
          <w:rFonts w:asciiTheme="minorHAnsi" w:hAnsiTheme="minorHAnsi"/>
          <w:bCs/>
          <w:color w:val="000000" w:themeColor="text1"/>
          <w:sz w:val="22"/>
          <w:szCs w:val="22"/>
        </w:rPr>
        <w:t>izbranih ponudnikov pri posameznem sklopu</w:t>
      </w:r>
      <w:bookmarkEnd w:id="23"/>
      <w:r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1D3601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1D3601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1D3601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1D3601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1D3601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1D3601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1D3601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1D3601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 w:rsidRPr="001D360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1D3601">
        <w:rPr>
          <w:rFonts w:asciiTheme="minorHAnsi" w:hAnsiTheme="minorHAnsi"/>
          <w:bCs/>
          <w:color w:val="000000" w:themeColor="text1"/>
          <w:sz w:val="22"/>
          <w:szCs w:val="22"/>
        </w:rPr>
        <w:t>vsebovale tudi zakonsko omejitev glede višine prihodka upokojenca po takšni pogodbi</w:t>
      </w:r>
      <w:r w:rsidR="008825F1" w:rsidRPr="001D360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42248A35" w:rsidR="008825F1" w:rsidRPr="001D3601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1D3601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1D3601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70D23376" w:rsidR="009E301F" w:rsidRPr="001D3601" w:rsidRDefault="00AF330E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Za sklope </w:t>
      </w:r>
      <w:r w:rsidR="00FA08E0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061C0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>1</w:t>
      </w:r>
      <w:r w:rsidR="00FA08E0">
        <w:rPr>
          <w:rFonts w:asciiTheme="minorHAnsi" w:hAnsiTheme="minorHAnsi"/>
          <w:color w:val="000000" w:themeColor="text1"/>
          <w:sz w:val="22"/>
          <w:szCs w:val="22"/>
        </w:rPr>
        <w:t xml:space="preserve"> do</w:t>
      </w:r>
      <w:r w:rsidR="00061C0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A08E0">
        <w:rPr>
          <w:rFonts w:asciiTheme="minorHAnsi" w:hAnsiTheme="minorHAnsi"/>
          <w:color w:val="000000" w:themeColor="text1"/>
          <w:sz w:val="22"/>
          <w:szCs w:val="22"/>
        </w:rPr>
        <w:t>6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se sklene</w:t>
      </w:r>
      <w:r w:rsidR="0010188D">
        <w:rPr>
          <w:rFonts w:asciiTheme="minorHAnsi" w:hAnsiTheme="minorHAnsi"/>
          <w:color w:val="000000" w:themeColor="text1"/>
          <w:sz w:val="22"/>
          <w:szCs w:val="22"/>
        </w:rPr>
        <w:t>jo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pogodb</w:t>
      </w:r>
      <w:r w:rsidR="0010188D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D3601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</w:t>
      </w:r>
      <w:r w:rsidR="009E301F" w:rsidRPr="001D3601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42E47E26" w:rsidR="00156F7A" w:rsidRPr="001D3601" w:rsidRDefault="00156F7A" w:rsidP="00FA08E0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rPr>
          <w:rFonts w:ascii="Calibri" w:hAnsi="Calibri" w:cs="Calibri"/>
          <w:color w:val="000000" w:themeColor="text1"/>
          <w:sz w:val="22"/>
          <w:szCs w:val="22"/>
        </w:rPr>
      </w:pPr>
      <w:r w:rsidRPr="001D3601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D360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2"/>
      </w:r>
      <w:r w:rsidRPr="001D3601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438056E2" w14:textId="75F70C31" w:rsidR="00F63CD6" w:rsidRPr="00F63CD6" w:rsidRDefault="00C61E3B" w:rsidP="00FA08E0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D3601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</w:t>
      </w:r>
      <w:r w:rsidRPr="00156F7A">
        <w:rPr>
          <w:rFonts w:ascii="Calibri" w:hAnsi="Calibri" w:cs="Calibri"/>
          <w:color w:val="000000" w:themeColor="text1"/>
          <w:sz w:val="22"/>
          <w:szCs w:val="22"/>
        </w:rPr>
        <w:t>. členu ZUTD za opravljanje</w:t>
      </w:r>
      <w:r w:rsidR="00B06FF0" w:rsidRPr="00156F7A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156F7A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156F7A">
        <w:rPr>
          <w:rFonts w:ascii="Calibri" w:hAnsi="Calibri" w:cs="Calibri"/>
          <w:color w:val="000000" w:themeColor="text1"/>
          <w:sz w:val="22"/>
          <w:szCs w:val="22"/>
        </w:rPr>
        <w:t>»Pogodba o delu IZ, ZK, IZV – upokojenci ZUTD«</w:t>
      </w:r>
      <w:r w:rsidR="00156F7A" w:rsidRPr="00156F7A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1232523C" w14:textId="24F1CBE2" w:rsidR="00F63CD6" w:rsidRPr="00156F7A" w:rsidRDefault="00F63CD6" w:rsidP="00F63CD6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56F7A">
        <w:rPr>
          <w:rFonts w:ascii="Calibri" w:hAnsi="Calibri" w:cs="Calibri"/>
          <w:color w:val="000000" w:themeColor="text1"/>
          <w:sz w:val="22"/>
          <w:szCs w:val="22"/>
        </w:rPr>
        <w:t xml:space="preserve">Za sklop </w:t>
      </w:r>
      <w:r w:rsidR="00FA08E0">
        <w:rPr>
          <w:rFonts w:ascii="Calibri" w:hAnsi="Calibri" w:cs="Calibri"/>
          <w:color w:val="000000" w:themeColor="text1"/>
          <w:sz w:val="22"/>
          <w:szCs w:val="22"/>
        </w:rPr>
        <w:t>7</w:t>
      </w:r>
      <w:r w:rsidRPr="00156F7A">
        <w:rPr>
          <w:rFonts w:ascii="Calibri" w:hAnsi="Calibri" w:cs="Calibri"/>
          <w:color w:val="000000" w:themeColor="text1"/>
          <w:sz w:val="22"/>
          <w:szCs w:val="22"/>
        </w:rPr>
        <w:t xml:space="preserve"> se sklene pogodba na podlagi vzorcev:</w:t>
      </w:r>
    </w:p>
    <w:p w14:paraId="2F897C79" w14:textId="0C128DD8" w:rsidR="00F63CD6" w:rsidRPr="00156F7A" w:rsidRDefault="00F63CD6" w:rsidP="00FA08E0">
      <w:pPr>
        <w:pStyle w:val="Odstavekseznama"/>
        <w:numPr>
          <w:ilvl w:val="0"/>
          <w:numId w:val="2"/>
        </w:numPr>
        <w:tabs>
          <w:tab w:val="clear" w:pos="360"/>
          <w:tab w:val="num" w:pos="709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56F7A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="001D3601">
        <w:rPr>
          <w:rStyle w:val="Sprotnaopomba-sklic"/>
          <w:rFonts w:ascii="Calibri" w:hAnsi="Calibri" w:cs="Calibri"/>
          <w:color w:val="000000" w:themeColor="text1"/>
          <w:sz w:val="22"/>
          <w:szCs w:val="22"/>
        </w:rPr>
        <w:footnoteReference w:id="13"/>
      </w:r>
      <w:r w:rsidRPr="00156F7A">
        <w:rPr>
          <w:rFonts w:ascii="Calibri" w:hAnsi="Calibri" w:cs="Calibri"/>
          <w:color w:val="000000" w:themeColor="text1"/>
          <w:sz w:val="22"/>
          <w:szCs w:val="22"/>
        </w:rPr>
        <w:t>: »Pogodba o delu NADZORI - reg. dejavnost«.</w:t>
      </w:r>
    </w:p>
    <w:p w14:paraId="4878FC08" w14:textId="301B03DE" w:rsidR="00F63CD6" w:rsidRDefault="00F63CD6" w:rsidP="00FA08E0">
      <w:pPr>
        <w:pStyle w:val="Odstavekseznama"/>
        <w:numPr>
          <w:ilvl w:val="0"/>
          <w:numId w:val="2"/>
        </w:numPr>
        <w:tabs>
          <w:tab w:val="clear" w:pos="360"/>
          <w:tab w:val="num" w:pos="709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56F7A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 začasnega ali občasnega dela: »Pogodba o delu NADZORI – upokojenci ZUTD«.</w:t>
      </w:r>
    </w:p>
    <w:p w14:paraId="177026CE" w14:textId="77777777" w:rsidR="00F63CD6" w:rsidRPr="00156F7A" w:rsidRDefault="00F63CD6" w:rsidP="001D3601">
      <w:pPr>
        <w:pStyle w:val="Odstavekseznama"/>
        <w:ind w:left="360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bookmarkEnd w:id="19"/>
    <w:p w14:paraId="169D3E5F" w14:textId="3DB7AF28" w:rsidR="0003306A" w:rsidRPr="00EC676E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Generalna direktorica</w:t>
      </w:r>
    </w:p>
    <w:p w14:paraId="296E87AC" w14:textId="6E5D17CF" w:rsidR="006B2E69" w:rsidRPr="00EC676E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C676E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EC676E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 </w:t>
      </w:r>
      <w:r w:rsidR="00BD0995" w:rsidRPr="00EC676E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="00BD0995"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EC676E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608175DC" w14:textId="7BC15159" w:rsidR="00CC2872" w:rsidRPr="00CA3446" w:rsidRDefault="004638C7" w:rsidP="004C0B60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r w:rsidR="009C318E">
        <w:rPr>
          <w:rFonts w:ascii="Calibri" w:hAnsi="Calibri" w:cs="Calibri"/>
          <w:color w:val="000000" w:themeColor="text1"/>
          <w:sz w:val="22"/>
          <w:szCs w:val="22"/>
        </w:rPr>
        <w:t>Doc.dr. Tatjana Mlakar</w:t>
      </w:r>
    </w:p>
    <w:p w14:paraId="50D0A7BE" w14:textId="77777777" w:rsidR="00061C0B" w:rsidRDefault="00061C0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640D904" w14:textId="77777777" w:rsidR="00061C0B" w:rsidRDefault="00061C0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6FC0105E" w:rsidR="001D3601" w:rsidRPr="00E6053A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E6053A">
        <w:rPr>
          <w:rFonts w:ascii="Calibri" w:hAnsi="Calibri" w:cs="Calibri"/>
          <w:color w:val="000000" w:themeColor="text1"/>
          <w:sz w:val="20"/>
          <w:szCs w:val="20"/>
        </w:rPr>
        <w:t>Priloge:</w:t>
      </w:r>
    </w:p>
    <w:p w14:paraId="1412EC5C" w14:textId="77777777" w:rsidR="001D3601" w:rsidRPr="004C0B60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4C0B60">
        <w:rPr>
          <w:rFonts w:ascii="Calibri" w:hAnsi="Calibri" w:cs="Calibri"/>
          <w:color w:val="000000" w:themeColor="text1"/>
          <w:sz w:val="20"/>
          <w:szCs w:val="20"/>
        </w:rPr>
        <w:t>- Sklep</w:t>
      </w:r>
      <w:r>
        <w:rPr>
          <w:rFonts w:ascii="Calibri" w:hAnsi="Calibri" w:cs="Calibri"/>
          <w:color w:val="000000" w:themeColor="text1"/>
          <w:sz w:val="20"/>
          <w:szCs w:val="20"/>
        </w:rPr>
        <w:t>i</w:t>
      </w:r>
      <w:r w:rsidRPr="004C0B60">
        <w:rPr>
          <w:rFonts w:ascii="Calibri" w:hAnsi="Calibri" w:cs="Calibri"/>
          <w:color w:val="000000" w:themeColor="text1"/>
          <w:sz w:val="20"/>
          <w:szCs w:val="20"/>
        </w:rPr>
        <w:t xml:space="preserve"> o višini plačila zdravnikom</w:t>
      </w:r>
      <w:r>
        <w:rPr>
          <w:rFonts w:ascii="Calibri" w:hAnsi="Calibri" w:cs="Calibri"/>
          <w:color w:val="000000" w:themeColor="text1"/>
          <w:sz w:val="20"/>
          <w:szCs w:val="20"/>
        </w:rPr>
        <w:t xml:space="preserve"> IZ, ZK, IZV</w:t>
      </w:r>
    </w:p>
    <w:p w14:paraId="350232AE" w14:textId="77777777" w:rsidR="001D3601" w:rsidRPr="004C0B60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4C0B60">
        <w:rPr>
          <w:rFonts w:ascii="Calibri" w:hAnsi="Calibri" w:cs="Calibri"/>
          <w:color w:val="000000" w:themeColor="text1"/>
          <w:sz w:val="20"/>
          <w:szCs w:val="20"/>
        </w:rPr>
        <w:t xml:space="preserve">- Sklep o višini plačila nadzornikom </w:t>
      </w:r>
    </w:p>
    <w:p w14:paraId="305F0BF6" w14:textId="77777777" w:rsidR="001D3601" w:rsidRPr="007B3ED8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7B3ED8">
        <w:rPr>
          <w:rFonts w:ascii="Calibri" w:hAnsi="Calibri" w:cs="Calibri"/>
          <w:color w:val="000000" w:themeColor="text1"/>
          <w:sz w:val="20"/>
          <w:szCs w:val="20"/>
        </w:rPr>
        <w:t xml:space="preserve">- Prijava </w:t>
      </w:r>
    </w:p>
    <w:p w14:paraId="495AB289" w14:textId="04F94E8D" w:rsidR="001D3601" w:rsidRPr="00920D65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20D65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>
        <w:rPr>
          <w:rFonts w:ascii="Calibri" w:hAnsi="Calibri" w:cs="Calibri"/>
          <w:color w:val="000000" w:themeColor="text1"/>
          <w:sz w:val="20"/>
          <w:szCs w:val="20"/>
        </w:rPr>
        <w:t>Vzorec p</w:t>
      </w:r>
      <w:r w:rsidRPr="00920D65">
        <w:rPr>
          <w:rFonts w:ascii="Calibri" w:hAnsi="Calibri" w:cs="Calibri"/>
          <w:color w:val="000000" w:themeColor="text1"/>
          <w:sz w:val="20"/>
          <w:szCs w:val="20"/>
        </w:rPr>
        <w:t>ogodb</w:t>
      </w:r>
      <w:r w:rsidR="0008595A">
        <w:rPr>
          <w:rFonts w:ascii="Calibri" w:hAnsi="Calibri" w:cs="Calibri"/>
          <w:color w:val="000000" w:themeColor="text1"/>
          <w:sz w:val="20"/>
          <w:szCs w:val="20"/>
        </w:rPr>
        <w:t>e</w:t>
      </w:r>
      <w:r w:rsidRPr="00920D65">
        <w:rPr>
          <w:rFonts w:ascii="Calibri" w:hAnsi="Calibri" w:cs="Calibri"/>
          <w:color w:val="000000" w:themeColor="text1"/>
          <w:sz w:val="20"/>
          <w:szCs w:val="20"/>
        </w:rPr>
        <w:t xml:space="preserve"> o delu IZ, ZK, IZV – reg. dejavnost </w:t>
      </w:r>
    </w:p>
    <w:p w14:paraId="37800743" w14:textId="18610FC4" w:rsidR="001D3601" w:rsidRPr="00920D65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20D65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08595A">
        <w:rPr>
          <w:rFonts w:ascii="Calibri" w:hAnsi="Calibri" w:cs="Calibri"/>
          <w:color w:val="000000" w:themeColor="text1"/>
          <w:sz w:val="20"/>
          <w:szCs w:val="20"/>
        </w:rPr>
        <w:t xml:space="preserve">Vzorec pogodbe </w:t>
      </w:r>
      <w:r w:rsidRPr="00920D65">
        <w:rPr>
          <w:rFonts w:ascii="Calibri" w:hAnsi="Calibri" w:cs="Calibri"/>
          <w:color w:val="000000" w:themeColor="text1"/>
          <w:sz w:val="20"/>
          <w:szCs w:val="20"/>
        </w:rPr>
        <w:t>o delu IZ, ZK, IZV – upokojenci ZUTD</w:t>
      </w:r>
    </w:p>
    <w:p w14:paraId="45A378D8" w14:textId="152F6BC7" w:rsidR="001D3601" w:rsidRPr="00920D65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20D65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08595A">
        <w:rPr>
          <w:rFonts w:ascii="Calibri" w:hAnsi="Calibri" w:cs="Calibri"/>
          <w:color w:val="000000" w:themeColor="text1"/>
          <w:sz w:val="20"/>
          <w:szCs w:val="20"/>
        </w:rPr>
        <w:t>Vzorec pogodbe</w:t>
      </w:r>
      <w:r w:rsidRPr="00920D65">
        <w:rPr>
          <w:rFonts w:ascii="Calibri" w:hAnsi="Calibri" w:cs="Calibri"/>
          <w:color w:val="000000" w:themeColor="text1"/>
          <w:sz w:val="20"/>
          <w:szCs w:val="20"/>
        </w:rPr>
        <w:t xml:space="preserve"> o delu NADZORI - reg. dejavnost</w:t>
      </w:r>
    </w:p>
    <w:p w14:paraId="2B5FD8B4" w14:textId="4A4C00B2" w:rsidR="001D3601" w:rsidRPr="00920D65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20D65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08595A">
        <w:rPr>
          <w:rFonts w:ascii="Calibri" w:hAnsi="Calibri" w:cs="Calibri"/>
          <w:color w:val="000000" w:themeColor="text1"/>
          <w:sz w:val="20"/>
          <w:szCs w:val="20"/>
        </w:rPr>
        <w:t>Vzorec pogodbe</w:t>
      </w:r>
      <w:r w:rsidRPr="00920D65">
        <w:rPr>
          <w:rFonts w:ascii="Calibri" w:hAnsi="Calibri" w:cs="Calibri"/>
          <w:color w:val="000000" w:themeColor="text1"/>
          <w:sz w:val="20"/>
          <w:szCs w:val="20"/>
        </w:rPr>
        <w:t xml:space="preserve"> o delu NADZORI – upokojenci ZUTD</w:t>
      </w:r>
    </w:p>
    <w:p w14:paraId="170929E4" w14:textId="77777777" w:rsidR="001D3601" w:rsidRPr="007B3ED8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20D65">
        <w:rPr>
          <w:rFonts w:ascii="Calibri" w:hAnsi="Calibri" w:cs="Calibri"/>
          <w:color w:val="000000" w:themeColor="text1"/>
          <w:sz w:val="20"/>
          <w:szCs w:val="20"/>
        </w:rPr>
        <w:t>- Sporazum o skupnih var. ukrepih</w:t>
      </w:r>
    </w:p>
    <w:p w14:paraId="3EF4D62F" w14:textId="37D0548C" w:rsidR="00DB0256" w:rsidRPr="001971A6" w:rsidRDefault="00DB0256" w:rsidP="00966B04">
      <w:pPr>
        <w:rPr>
          <w:rFonts w:ascii="Calibri" w:hAnsi="Calibri" w:cs="Calibri"/>
          <w:color w:val="FF0000"/>
          <w:sz w:val="20"/>
          <w:szCs w:val="20"/>
        </w:rPr>
      </w:pPr>
    </w:p>
    <w:sectPr w:rsidR="00DB0256" w:rsidRPr="001971A6" w:rsidSect="00F22E32">
      <w:footerReference w:type="default" r:id="rId13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6A04A57C" w14:textId="77777777" w:rsidR="008A41D3" w:rsidRPr="006D27A4" w:rsidRDefault="008A41D3" w:rsidP="008A41D3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6D27A4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D27A4">
        <w:rPr>
          <w:rFonts w:asciiTheme="minorHAnsi" w:hAnsiTheme="minorHAnsi" w:cstheme="minorHAnsi"/>
          <w:sz w:val="18"/>
          <w:szCs w:val="18"/>
        </w:rPr>
        <w:t xml:space="preserve"> Zakon o zdravstvenem varstvu in zdravstvenem zavarovanju (Uradni list RS, št. 72/06 - uradno prečiščeno besedilo, </w:t>
      </w:r>
      <w:r>
        <w:rPr>
          <w:rFonts w:asciiTheme="minorHAnsi" w:hAnsiTheme="minorHAnsi" w:cstheme="minorHAnsi"/>
          <w:sz w:val="18"/>
          <w:szCs w:val="18"/>
        </w:rPr>
        <w:t>z nadaljnjimi spremembami</w:t>
      </w:r>
      <w:r w:rsidRPr="006D27A4">
        <w:rPr>
          <w:rFonts w:asciiTheme="minorHAnsi" w:hAnsiTheme="minorHAnsi" w:cstheme="minorHAnsi"/>
          <w:sz w:val="18"/>
          <w:szCs w:val="18"/>
        </w:rPr>
        <w:t>)</w:t>
      </w:r>
    </w:p>
  </w:footnote>
  <w:footnote w:id="2">
    <w:p w14:paraId="4788C2F9" w14:textId="77777777" w:rsidR="008A41D3" w:rsidRPr="007F34F9" w:rsidRDefault="008A41D3" w:rsidP="008A41D3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F34F9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F34F9">
        <w:rPr>
          <w:rFonts w:asciiTheme="minorHAnsi" w:hAnsiTheme="minorHAnsi" w:cstheme="minorHAnsi"/>
          <w:sz w:val="18"/>
          <w:szCs w:val="18"/>
        </w:rPr>
        <w:t xml:space="preserve"> Pravila obveznega zdravstvenega zavarovanja (Uradni list RS, št. 79/94, z nadaljnjimi spremembami)</w:t>
      </w:r>
    </w:p>
  </w:footnote>
  <w:footnote w:id="3">
    <w:p w14:paraId="265A421D" w14:textId="34391601" w:rsidR="007F34F9" w:rsidRPr="00112EF5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te sklepe ZZZS lahko spremeni – če je sprememba v škodo nasprotnega pogodbenika, lahko le-ta odkloni izvedbo storitev, za katere velja spremenjeno plačilo in takoj odpove pogodbo.</w:t>
      </w:r>
    </w:p>
  </w:footnote>
  <w:footnote w:id="4">
    <w:p w14:paraId="457B76C0" w14:textId="5CB9677E" w:rsidR="00112EF5" w:rsidRDefault="00112EF5" w:rsidP="00112EF5">
      <w:pPr>
        <w:pStyle w:val="Sprotnaopomba-besedilo"/>
        <w:jc w:val="both"/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primeru, da ponudnik, pogoja v postavljenem roku ne izpolni, se šteje, da odstopa od oddane ponudbe.</w:t>
      </w:r>
    </w:p>
  </w:footnote>
  <w:footnote w:id="5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6">
    <w:p w14:paraId="17AC8037" w14:textId="2BB8C925" w:rsidR="00F62E11" w:rsidRPr="00F62E11" w:rsidRDefault="00F62E11" w:rsidP="0095252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61AC8"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  <w:footnote w:id="7">
    <w:p w14:paraId="1192FE40" w14:textId="2232ABA2" w:rsidR="00AD0F73" w:rsidRPr="00AD0F73" w:rsidRDefault="00AD0F73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D0F7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D0F7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AD0F73">
        <w:rPr>
          <w:rFonts w:asciiTheme="minorHAnsi" w:hAnsiTheme="minorHAnsi" w:cstheme="minorHAnsi"/>
          <w:sz w:val="18"/>
          <w:szCs w:val="18"/>
        </w:rPr>
        <w:t>adostuje katerakoli opravljena zdravniška specializacija, ki ni iz dentalne medicine.</w:t>
      </w:r>
    </w:p>
  </w:footnote>
  <w:footnote w:id="8">
    <w:p w14:paraId="1420445E" w14:textId="77777777" w:rsidR="000C15DD" w:rsidRDefault="000C15DD" w:rsidP="000C15DD">
      <w:pPr>
        <w:pStyle w:val="Sprotnaopomba-besedilo"/>
        <w:jc w:val="both"/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primeru, da ponudnik, pogoja v postavljenem roku ne izpolni, se šteje, da odstopa od oddane ponudbe.</w:t>
      </w:r>
    </w:p>
  </w:footnote>
  <w:footnote w:id="9">
    <w:p w14:paraId="34EB8F4F" w14:textId="77777777" w:rsidR="000C15DD" w:rsidRPr="0095252B" w:rsidRDefault="000C15DD" w:rsidP="000C15DD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2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10">
    <w:p w14:paraId="4BE59647" w14:textId="77777777" w:rsidR="000C15DD" w:rsidRPr="00F62E11" w:rsidRDefault="000C15DD" w:rsidP="000C15DD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  <w:footnote w:id="11">
    <w:p w14:paraId="57B5A179" w14:textId="72F66F1A" w:rsidR="001025C8" w:rsidRPr="003F30B1" w:rsidRDefault="001025C8" w:rsidP="00ED6EF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18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18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>z nadaljnjimi spremembami)</w:t>
      </w:r>
    </w:p>
  </w:footnote>
  <w:footnote w:id="12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  <w:footnote w:id="13">
    <w:p w14:paraId="3ED84301" w14:textId="1BABD9D7" w:rsidR="001D3601" w:rsidRDefault="001D3601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47F63"/>
    <w:multiLevelType w:val="hybridMultilevel"/>
    <w:tmpl w:val="6414C83E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A11D98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</w:num>
  <w:num w:numId="2">
    <w:abstractNumId w:val="0"/>
  </w:num>
  <w:num w:numId="3">
    <w:abstractNumId w:val="24"/>
  </w:num>
  <w:num w:numId="4">
    <w:abstractNumId w:val="15"/>
  </w:num>
  <w:num w:numId="5">
    <w:abstractNumId w:val="8"/>
  </w:num>
  <w:num w:numId="6">
    <w:abstractNumId w:val="16"/>
  </w:num>
  <w:num w:numId="7">
    <w:abstractNumId w:val="9"/>
  </w:num>
  <w:num w:numId="8">
    <w:abstractNumId w:val="2"/>
  </w:num>
  <w:num w:numId="9">
    <w:abstractNumId w:val="3"/>
  </w:num>
  <w:num w:numId="10">
    <w:abstractNumId w:val="6"/>
  </w:num>
  <w:num w:numId="11">
    <w:abstractNumId w:val="10"/>
  </w:num>
  <w:num w:numId="12">
    <w:abstractNumId w:val="22"/>
  </w:num>
  <w:num w:numId="13">
    <w:abstractNumId w:val="11"/>
  </w:num>
  <w:num w:numId="14">
    <w:abstractNumId w:val="23"/>
  </w:num>
  <w:num w:numId="15">
    <w:abstractNumId w:val="20"/>
  </w:num>
  <w:num w:numId="16">
    <w:abstractNumId w:val="5"/>
  </w:num>
  <w:num w:numId="17">
    <w:abstractNumId w:val="18"/>
  </w:num>
  <w:num w:numId="18">
    <w:abstractNumId w:val="7"/>
  </w:num>
  <w:num w:numId="19">
    <w:abstractNumId w:val="12"/>
  </w:num>
  <w:num w:numId="20">
    <w:abstractNumId w:val="19"/>
  </w:num>
  <w:num w:numId="21">
    <w:abstractNumId w:val="17"/>
  </w:num>
  <w:num w:numId="22">
    <w:abstractNumId w:val="1"/>
  </w:num>
  <w:num w:numId="23">
    <w:abstractNumId w:val="14"/>
  </w:num>
  <w:num w:numId="24">
    <w:abstractNumId w:val="21"/>
  </w:num>
  <w:num w:numId="25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B22"/>
    <w:rsid w:val="000178A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C0B"/>
    <w:rsid w:val="000624C5"/>
    <w:rsid w:val="0006356E"/>
    <w:rsid w:val="00063F9C"/>
    <w:rsid w:val="00064131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372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5AB1"/>
    <w:rsid w:val="00116A09"/>
    <w:rsid w:val="0012048F"/>
    <w:rsid w:val="0012238E"/>
    <w:rsid w:val="001233C2"/>
    <w:rsid w:val="00123A4D"/>
    <w:rsid w:val="00125231"/>
    <w:rsid w:val="00126BBF"/>
    <w:rsid w:val="001312B6"/>
    <w:rsid w:val="00131A52"/>
    <w:rsid w:val="00136E06"/>
    <w:rsid w:val="0014041C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718E"/>
    <w:rsid w:val="00170DA4"/>
    <w:rsid w:val="001736F2"/>
    <w:rsid w:val="0018239E"/>
    <w:rsid w:val="00184A87"/>
    <w:rsid w:val="001859AA"/>
    <w:rsid w:val="00186921"/>
    <w:rsid w:val="00187B49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68CA"/>
    <w:rsid w:val="001C0499"/>
    <w:rsid w:val="001C10BC"/>
    <w:rsid w:val="001C1B76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6407"/>
    <w:rsid w:val="00231877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7026E"/>
    <w:rsid w:val="00270DBC"/>
    <w:rsid w:val="00271F85"/>
    <w:rsid w:val="002749B7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A40"/>
    <w:rsid w:val="00305726"/>
    <w:rsid w:val="003158F1"/>
    <w:rsid w:val="00325391"/>
    <w:rsid w:val="0032752F"/>
    <w:rsid w:val="00331CC3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DBC"/>
    <w:rsid w:val="003C45A7"/>
    <w:rsid w:val="003D409C"/>
    <w:rsid w:val="003D6C24"/>
    <w:rsid w:val="003D6D08"/>
    <w:rsid w:val="003D7124"/>
    <w:rsid w:val="003D789E"/>
    <w:rsid w:val="003E2CBC"/>
    <w:rsid w:val="003E5B2B"/>
    <w:rsid w:val="003F30B1"/>
    <w:rsid w:val="003F3D42"/>
    <w:rsid w:val="004000B3"/>
    <w:rsid w:val="00400DD3"/>
    <w:rsid w:val="00400FC1"/>
    <w:rsid w:val="00401A93"/>
    <w:rsid w:val="004036D1"/>
    <w:rsid w:val="004037C5"/>
    <w:rsid w:val="00404FCE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59C"/>
    <w:rsid w:val="00474530"/>
    <w:rsid w:val="004761D1"/>
    <w:rsid w:val="00477E07"/>
    <w:rsid w:val="004813AE"/>
    <w:rsid w:val="00482A59"/>
    <w:rsid w:val="00483E89"/>
    <w:rsid w:val="0048518A"/>
    <w:rsid w:val="004944B7"/>
    <w:rsid w:val="0049688F"/>
    <w:rsid w:val="004A0483"/>
    <w:rsid w:val="004A136A"/>
    <w:rsid w:val="004A3DC2"/>
    <w:rsid w:val="004B0489"/>
    <w:rsid w:val="004B2368"/>
    <w:rsid w:val="004B2ECA"/>
    <w:rsid w:val="004B5DA1"/>
    <w:rsid w:val="004B651F"/>
    <w:rsid w:val="004C0B60"/>
    <w:rsid w:val="004C165D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616ED"/>
    <w:rsid w:val="005667CF"/>
    <w:rsid w:val="00571565"/>
    <w:rsid w:val="00572777"/>
    <w:rsid w:val="00573F93"/>
    <w:rsid w:val="00574770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A01E2"/>
    <w:rsid w:val="005A1759"/>
    <w:rsid w:val="005A3305"/>
    <w:rsid w:val="005A3C4B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665"/>
    <w:rsid w:val="00631E2E"/>
    <w:rsid w:val="00632A23"/>
    <w:rsid w:val="00632AE9"/>
    <w:rsid w:val="00634539"/>
    <w:rsid w:val="0064038B"/>
    <w:rsid w:val="0064064C"/>
    <w:rsid w:val="00640942"/>
    <w:rsid w:val="006443EC"/>
    <w:rsid w:val="006458C3"/>
    <w:rsid w:val="0064737E"/>
    <w:rsid w:val="00647F3B"/>
    <w:rsid w:val="00652C04"/>
    <w:rsid w:val="00655AE4"/>
    <w:rsid w:val="0066067D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B23A8"/>
    <w:rsid w:val="006B2E69"/>
    <w:rsid w:val="006B3082"/>
    <w:rsid w:val="006B4B7F"/>
    <w:rsid w:val="006B79AA"/>
    <w:rsid w:val="006C02BD"/>
    <w:rsid w:val="006C0A0F"/>
    <w:rsid w:val="006C2B96"/>
    <w:rsid w:val="006C52C8"/>
    <w:rsid w:val="006C54C9"/>
    <w:rsid w:val="006D1220"/>
    <w:rsid w:val="006D12FD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10C4D"/>
    <w:rsid w:val="00713B5D"/>
    <w:rsid w:val="0071446C"/>
    <w:rsid w:val="00714B9B"/>
    <w:rsid w:val="00714E8B"/>
    <w:rsid w:val="00720FD4"/>
    <w:rsid w:val="007234E6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C24"/>
    <w:rsid w:val="008E6BBF"/>
    <w:rsid w:val="008E7640"/>
    <w:rsid w:val="008F15EE"/>
    <w:rsid w:val="008F4B86"/>
    <w:rsid w:val="008F7225"/>
    <w:rsid w:val="009015C2"/>
    <w:rsid w:val="00902C6D"/>
    <w:rsid w:val="00903763"/>
    <w:rsid w:val="0090395F"/>
    <w:rsid w:val="00906D46"/>
    <w:rsid w:val="00910E61"/>
    <w:rsid w:val="009116A9"/>
    <w:rsid w:val="0091288B"/>
    <w:rsid w:val="00916100"/>
    <w:rsid w:val="00920868"/>
    <w:rsid w:val="00920D65"/>
    <w:rsid w:val="0092117C"/>
    <w:rsid w:val="0092250B"/>
    <w:rsid w:val="00925809"/>
    <w:rsid w:val="00930D94"/>
    <w:rsid w:val="00933C3F"/>
    <w:rsid w:val="009345D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3C94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318E"/>
    <w:rsid w:val="009C354A"/>
    <w:rsid w:val="009C3883"/>
    <w:rsid w:val="009C4FC7"/>
    <w:rsid w:val="009D0138"/>
    <w:rsid w:val="009D0E85"/>
    <w:rsid w:val="009D3CE6"/>
    <w:rsid w:val="009D455F"/>
    <w:rsid w:val="009D788A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7172"/>
    <w:rsid w:val="00A52578"/>
    <w:rsid w:val="00A529B6"/>
    <w:rsid w:val="00A541BB"/>
    <w:rsid w:val="00A61E00"/>
    <w:rsid w:val="00A65008"/>
    <w:rsid w:val="00A667C9"/>
    <w:rsid w:val="00A70383"/>
    <w:rsid w:val="00A704A1"/>
    <w:rsid w:val="00A720F5"/>
    <w:rsid w:val="00A72B22"/>
    <w:rsid w:val="00A764C4"/>
    <w:rsid w:val="00A81DF5"/>
    <w:rsid w:val="00A81F61"/>
    <w:rsid w:val="00A87192"/>
    <w:rsid w:val="00A87F96"/>
    <w:rsid w:val="00A906D5"/>
    <w:rsid w:val="00A93E00"/>
    <w:rsid w:val="00A95C67"/>
    <w:rsid w:val="00A96446"/>
    <w:rsid w:val="00AB04A4"/>
    <w:rsid w:val="00AB38EF"/>
    <w:rsid w:val="00AB4A30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B8E"/>
    <w:rsid w:val="00AF1579"/>
    <w:rsid w:val="00AF330E"/>
    <w:rsid w:val="00AF39F7"/>
    <w:rsid w:val="00AF60A6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5948"/>
    <w:rsid w:val="00BC6470"/>
    <w:rsid w:val="00BC7343"/>
    <w:rsid w:val="00BD0995"/>
    <w:rsid w:val="00BD2142"/>
    <w:rsid w:val="00BD330B"/>
    <w:rsid w:val="00BD5B21"/>
    <w:rsid w:val="00BD64D7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2885"/>
    <w:rsid w:val="00BF3804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3CDA"/>
    <w:rsid w:val="00C54114"/>
    <w:rsid w:val="00C571EC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55FD"/>
    <w:rsid w:val="00C758DE"/>
    <w:rsid w:val="00C827CD"/>
    <w:rsid w:val="00C86F34"/>
    <w:rsid w:val="00C87592"/>
    <w:rsid w:val="00C910D0"/>
    <w:rsid w:val="00C94EDD"/>
    <w:rsid w:val="00C96759"/>
    <w:rsid w:val="00CA15F8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7F48"/>
    <w:rsid w:val="00CE17E2"/>
    <w:rsid w:val="00CE2C48"/>
    <w:rsid w:val="00CE2CEE"/>
    <w:rsid w:val="00CE4DAE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204D"/>
    <w:rsid w:val="00D72028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97D12"/>
    <w:rsid w:val="00DA297D"/>
    <w:rsid w:val="00DA64FC"/>
    <w:rsid w:val="00DB0256"/>
    <w:rsid w:val="00DB1DA0"/>
    <w:rsid w:val="00DB3862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615C"/>
    <w:rsid w:val="00E06437"/>
    <w:rsid w:val="00E0666A"/>
    <w:rsid w:val="00E12220"/>
    <w:rsid w:val="00E14199"/>
    <w:rsid w:val="00E14715"/>
    <w:rsid w:val="00E15D31"/>
    <w:rsid w:val="00E166BC"/>
    <w:rsid w:val="00E16ED5"/>
    <w:rsid w:val="00E203F0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2BD9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FA4"/>
    <w:rsid w:val="00E61884"/>
    <w:rsid w:val="00E64099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B101B"/>
    <w:rsid w:val="00EC0177"/>
    <w:rsid w:val="00EC2158"/>
    <w:rsid w:val="00EC2425"/>
    <w:rsid w:val="00EC4326"/>
    <w:rsid w:val="00EC4EC2"/>
    <w:rsid w:val="00EC676E"/>
    <w:rsid w:val="00EC6FB0"/>
    <w:rsid w:val="00ED05D6"/>
    <w:rsid w:val="00ED107F"/>
    <w:rsid w:val="00ED1CF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26D3"/>
    <w:rsid w:val="00F22E32"/>
    <w:rsid w:val="00F24F91"/>
    <w:rsid w:val="00F25B7C"/>
    <w:rsid w:val="00F26A9D"/>
    <w:rsid w:val="00F26B4F"/>
    <w:rsid w:val="00F307C2"/>
    <w:rsid w:val="00F343F3"/>
    <w:rsid w:val="00F34E91"/>
    <w:rsid w:val="00F4241F"/>
    <w:rsid w:val="00F43DC9"/>
    <w:rsid w:val="00F46EA7"/>
    <w:rsid w:val="00F470D8"/>
    <w:rsid w:val="00F50782"/>
    <w:rsid w:val="00F5532D"/>
    <w:rsid w:val="00F56388"/>
    <w:rsid w:val="00F567F0"/>
    <w:rsid w:val="00F60450"/>
    <w:rsid w:val="00F62872"/>
    <w:rsid w:val="00F62D6B"/>
    <w:rsid w:val="00F62E11"/>
    <w:rsid w:val="00F63CD6"/>
    <w:rsid w:val="00F63E98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narocanje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usinfo.si/zakonodaja/rs-80-4304-2010" TargetMode="External"/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522</TotalTime>
  <Pages>6</Pages>
  <Words>2387</Words>
  <Characters>13607</Characters>
  <Application>Microsoft Office Word</Application>
  <DocSecurity>0</DocSecurity>
  <Lines>113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15963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46</cp:revision>
  <cp:lastPrinted>2022-01-06T08:45:00Z</cp:lastPrinted>
  <dcterms:created xsi:type="dcterms:W3CDTF">2021-12-15T09:28:00Z</dcterms:created>
  <dcterms:modified xsi:type="dcterms:W3CDTF">2022-06-14T08:02:00Z</dcterms:modified>
</cp:coreProperties>
</file>